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3C0A1" w14:textId="77777777" w:rsidR="00264FC6" w:rsidRPr="00197A2B" w:rsidRDefault="00826C62" w:rsidP="00826C62">
      <w:pPr>
        <w:tabs>
          <w:tab w:val="left" w:pos="7560"/>
        </w:tabs>
        <w:spacing w:before="40"/>
        <w:rPr>
          <w:sz w:val="22"/>
          <w:szCs w:val="22"/>
        </w:rPr>
      </w:pPr>
      <w:r w:rsidRPr="00197A2B">
        <w:rPr>
          <w:sz w:val="22"/>
          <w:szCs w:val="22"/>
        </w:rPr>
        <w:tab/>
      </w:r>
      <w:r w:rsidRPr="00197A2B">
        <w:rPr>
          <w:sz w:val="22"/>
          <w:szCs w:val="22"/>
        </w:rPr>
        <w:tab/>
        <w:t xml:space="preserve">       </w:t>
      </w:r>
    </w:p>
    <w:p w14:paraId="5CB1E470" w14:textId="3DEA7524" w:rsidR="00826C62" w:rsidRPr="00197A2B" w:rsidRDefault="00826C62" w:rsidP="00264FC6">
      <w:pPr>
        <w:tabs>
          <w:tab w:val="left" w:pos="7560"/>
        </w:tabs>
        <w:spacing w:before="40"/>
        <w:jc w:val="right"/>
        <w:rPr>
          <w:sz w:val="22"/>
          <w:szCs w:val="22"/>
        </w:rPr>
      </w:pPr>
      <w:r w:rsidRPr="00197A2B">
        <w:rPr>
          <w:sz w:val="22"/>
          <w:szCs w:val="22"/>
        </w:rPr>
        <w:t xml:space="preserve">Příloha č. </w:t>
      </w:r>
      <w:r w:rsidR="003E1EE9" w:rsidRPr="00197A2B">
        <w:rPr>
          <w:sz w:val="22"/>
          <w:szCs w:val="22"/>
        </w:rPr>
        <w:t>6</w:t>
      </w:r>
      <w:r w:rsidRPr="00197A2B">
        <w:rPr>
          <w:sz w:val="22"/>
          <w:szCs w:val="22"/>
        </w:rPr>
        <w:t xml:space="preserve"> ZD</w:t>
      </w:r>
    </w:p>
    <w:p w14:paraId="2F958883" w14:textId="77777777" w:rsidR="00826C62" w:rsidRPr="00197A2B" w:rsidRDefault="00826C62" w:rsidP="00826C62">
      <w:pPr>
        <w:tabs>
          <w:tab w:val="left" w:pos="7560"/>
        </w:tabs>
        <w:spacing w:before="40"/>
        <w:jc w:val="center"/>
        <w:rPr>
          <w:sz w:val="22"/>
          <w:szCs w:val="22"/>
        </w:rPr>
      </w:pPr>
    </w:p>
    <w:p w14:paraId="16A2CBAE" w14:textId="77777777" w:rsidR="00826C62" w:rsidRPr="00197A2B" w:rsidRDefault="00826C62" w:rsidP="00826C62">
      <w:pPr>
        <w:tabs>
          <w:tab w:val="left" w:pos="7560"/>
        </w:tabs>
        <w:spacing w:before="40"/>
        <w:jc w:val="center"/>
        <w:rPr>
          <w:sz w:val="22"/>
          <w:szCs w:val="22"/>
        </w:rPr>
      </w:pPr>
    </w:p>
    <w:p w14:paraId="7E6C8DA0" w14:textId="77777777" w:rsidR="00826C62" w:rsidRPr="00197A2B" w:rsidRDefault="00826C62" w:rsidP="00826C62">
      <w:pPr>
        <w:tabs>
          <w:tab w:val="left" w:pos="7560"/>
        </w:tabs>
        <w:spacing w:before="40"/>
        <w:jc w:val="center"/>
        <w:rPr>
          <w:b/>
          <w:sz w:val="22"/>
          <w:szCs w:val="22"/>
          <w:u w:val="single"/>
        </w:rPr>
      </w:pPr>
    </w:p>
    <w:p w14:paraId="258234E7" w14:textId="3F9FEFF9" w:rsidR="00826C62" w:rsidRPr="00197A2B" w:rsidRDefault="00D94C67" w:rsidP="00826C62">
      <w:pPr>
        <w:tabs>
          <w:tab w:val="left" w:pos="7560"/>
        </w:tabs>
        <w:spacing w:before="40"/>
        <w:jc w:val="center"/>
        <w:rPr>
          <w:b/>
          <w:sz w:val="22"/>
          <w:szCs w:val="22"/>
          <w:u w:val="single"/>
        </w:rPr>
      </w:pPr>
      <w:r w:rsidRPr="00197A2B">
        <w:rPr>
          <w:noProof/>
          <w:sz w:val="22"/>
          <w:szCs w:val="22"/>
        </w:rPr>
        <w:drawing>
          <wp:inline distT="0" distB="0" distL="0" distR="0" wp14:anchorId="1BFD772F" wp14:editId="53F66039">
            <wp:extent cx="962025" cy="40005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000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44C7A" w14:textId="77777777" w:rsidR="00294744" w:rsidRPr="00197A2B" w:rsidRDefault="00294744" w:rsidP="00A561B4">
      <w:pPr>
        <w:pStyle w:val="Nadpis1"/>
        <w:rPr>
          <w:sz w:val="22"/>
          <w:szCs w:val="22"/>
        </w:rPr>
      </w:pPr>
    </w:p>
    <w:p w14:paraId="64668D87" w14:textId="77777777" w:rsidR="000D5D98" w:rsidRPr="00197A2B" w:rsidRDefault="000D5D98" w:rsidP="000D5D98">
      <w:pPr>
        <w:rPr>
          <w:sz w:val="22"/>
          <w:szCs w:val="22"/>
        </w:rPr>
      </w:pPr>
    </w:p>
    <w:p w14:paraId="4D507080" w14:textId="77777777" w:rsidR="000D5D98" w:rsidRPr="00197A2B" w:rsidRDefault="000D5D98" w:rsidP="000D5D98">
      <w:pPr>
        <w:rPr>
          <w:sz w:val="22"/>
          <w:szCs w:val="22"/>
        </w:rPr>
      </w:pPr>
    </w:p>
    <w:p w14:paraId="21F8AD07" w14:textId="77777777" w:rsidR="000D5D98" w:rsidRPr="00197A2B" w:rsidRDefault="000D5D98" w:rsidP="000D5D98">
      <w:pPr>
        <w:rPr>
          <w:sz w:val="22"/>
          <w:szCs w:val="22"/>
        </w:rPr>
      </w:pPr>
    </w:p>
    <w:p w14:paraId="5C12A6CE" w14:textId="77777777" w:rsidR="000D5D98" w:rsidRPr="00197A2B" w:rsidRDefault="000D5D98" w:rsidP="000D5D98">
      <w:pPr>
        <w:rPr>
          <w:sz w:val="22"/>
          <w:szCs w:val="22"/>
        </w:rPr>
      </w:pPr>
    </w:p>
    <w:p w14:paraId="52960EB1" w14:textId="77777777" w:rsidR="000D5D98" w:rsidRPr="00197A2B" w:rsidRDefault="000D5D98" w:rsidP="000D5D98">
      <w:pPr>
        <w:rPr>
          <w:sz w:val="22"/>
          <w:szCs w:val="22"/>
        </w:rPr>
      </w:pPr>
    </w:p>
    <w:p w14:paraId="61BE7EAE" w14:textId="77777777" w:rsidR="000D5D98" w:rsidRPr="00197A2B" w:rsidRDefault="000D5D98" w:rsidP="000D5D98">
      <w:pPr>
        <w:rPr>
          <w:sz w:val="22"/>
          <w:szCs w:val="22"/>
        </w:rPr>
      </w:pPr>
    </w:p>
    <w:p w14:paraId="640EC601" w14:textId="77777777" w:rsidR="000D5D98" w:rsidRPr="00197A2B" w:rsidRDefault="000D5D98" w:rsidP="000D5D98">
      <w:pPr>
        <w:rPr>
          <w:sz w:val="22"/>
          <w:szCs w:val="22"/>
        </w:rPr>
      </w:pPr>
    </w:p>
    <w:p w14:paraId="25CF0AAD" w14:textId="77777777" w:rsidR="000D5D98" w:rsidRPr="00197A2B" w:rsidRDefault="000D5D98" w:rsidP="000D5D98">
      <w:pPr>
        <w:rPr>
          <w:sz w:val="22"/>
          <w:szCs w:val="22"/>
        </w:rPr>
      </w:pPr>
    </w:p>
    <w:p w14:paraId="12D9616C" w14:textId="77777777" w:rsidR="000D5D98" w:rsidRPr="00197A2B" w:rsidRDefault="000D5D98" w:rsidP="000D5D98">
      <w:pPr>
        <w:rPr>
          <w:sz w:val="22"/>
          <w:szCs w:val="22"/>
        </w:rPr>
      </w:pPr>
    </w:p>
    <w:p w14:paraId="387B2628" w14:textId="77777777" w:rsidR="000D5D98" w:rsidRPr="00197A2B" w:rsidRDefault="000D5D98" w:rsidP="000D5D98">
      <w:pPr>
        <w:rPr>
          <w:sz w:val="22"/>
          <w:szCs w:val="22"/>
        </w:rPr>
      </w:pPr>
    </w:p>
    <w:p w14:paraId="67738FAA" w14:textId="77777777" w:rsidR="000D5D98" w:rsidRPr="00197A2B" w:rsidRDefault="000D5D98" w:rsidP="000D5D98">
      <w:pPr>
        <w:rPr>
          <w:sz w:val="22"/>
          <w:szCs w:val="22"/>
        </w:rPr>
      </w:pPr>
    </w:p>
    <w:p w14:paraId="575B635E" w14:textId="77777777" w:rsidR="000D5D98" w:rsidRPr="00197A2B" w:rsidRDefault="000D5D98" w:rsidP="000D5D98">
      <w:pPr>
        <w:rPr>
          <w:sz w:val="22"/>
          <w:szCs w:val="22"/>
        </w:rPr>
      </w:pPr>
    </w:p>
    <w:p w14:paraId="56C21609" w14:textId="77777777" w:rsidR="00E1762E" w:rsidRPr="00197A2B" w:rsidRDefault="00E1762E" w:rsidP="00197A2B">
      <w:pPr>
        <w:tabs>
          <w:tab w:val="left" w:pos="7560"/>
        </w:tabs>
        <w:spacing w:before="40"/>
        <w:jc w:val="center"/>
        <w:rPr>
          <w:sz w:val="22"/>
          <w:szCs w:val="22"/>
        </w:rPr>
      </w:pPr>
    </w:p>
    <w:p w14:paraId="7889DAD3" w14:textId="6ED4476F" w:rsidR="0098153A" w:rsidRPr="00197A2B" w:rsidRDefault="00CC1FD4" w:rsidP="00197A2B">
      <w:pPr>
        <w:tabs>
          <w:tab w:val="left" w:pos="7560"/>
        </w:tabs>
        <w:spacing w:before="40"/>
        <w:jc w:val="center"/>
        <w:rPr>
          <w:b/>
          <w:sz w:val="22"/>
          <w:szCs w:val="22"/>
        </w:rPr>
      </w:pPr>
      <w:r w:rsidRPr="00197A2B">
        <w:rPr>
          <w:b/>
          <w:sz w:val="22"/>
          <w:szCs w:val="22"/>
        </w:rPr>
        <w:t>Specifikace předmětu</w:t>
      </w:r>
    </w:p>
    <w:p w14:paraId="0F71AD7F" w14:textId="77777777" w:rsidR="00E1762E" w:rsidRPr="00197A2B" w:rsidRDefault="00E1762E" w:rsidP="00197A2B">
      <w:pPr>
        <w:tabs>
          <w:tab w:val="left" w:pos="7560"/>
        </w:tabs>
        <w:spacing w:before="40"/>
        <w:jc w:val="center"/>
        <w:rPr>
          <w:b/>
          <w:sz w:val="22"/>
          <w:szCs w:val="22"/>
        </w:rPr>
      </w:pPr>
    </w:p>
    <w:p w14:paraId="4AAF24FC" w14:textId="77777777" w:rsidR="00E1762E" w:rsidRPr="00197A2B" w:rsidRDefault="00E1762E" w:rsidP="00197A2B">
      <w:pPr>
        <w:tabs>
          <w:tab w:val="left" w:pos="7560"/>
        </w:tabs>
        <w:spacing w:before="40"/>
        <w:jc w:val="center"/>
        <w:rPr>
          <w:b/>
          <w:sz w:val="22"/>
          <w:szCs w:val="22"/>
        </w:rPr>
      </w:pPr>
    </w:p>
    <w:p w14:paraId="4C1ABDB0" w14:textId="77777777" w:rsidR="00E1762E" w:rsidRPr="00197A2B" w:rsidRDefault="00E1762E" w:rsidP="00197A2B">
      <w:pPr>
        <w:tabs>
          <w:tab w:val="left" w:pos="7560"/>
        </w:tabs>
        <w:spacing w:before="40"/>
        <w:jc w:val="center"/>
        <w:rPr>
          <w:b/>
          <w:sz w:val="22"/>
          <w:szCs w:val="22"/>
        </w:rPr>
      </w:pPr>
    </w:p>
    <w:p w14:paraId="5276ED8A" w14:textId="0D37B1E6" w:rsidR="005A2558" w:rsidRPr="00197A2B" w:rsidRDefault="00197A2B" w:rsidP="00197A2B">
      <w:pPr>
        <w:pStyle w:val="Nzev"/>
        <w:ind w:left="1080"/>
        <w:jc w:val="lef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                                   </w:t>
      </w:r>
      <w:r w:rsidR="00E1762E" w:rsidRPr="00197A2B">
        <w:rPr>
          <w:rFonts w:ascii="Times New Roman" w:hAnsi="Times New Roman" w:cs="Times New Roman"/>
          <w:bCs/>
          <w:sz w:val="22"/>
          <w:szCs w:val="22"/>
        </w:rPr>
        <w:t>„</w:t>
      </w:r>
      <w:r w:rsidR="005A2558" w:rsidRPr="00197A2B">
        <w:rPr>
          <w:rFonts w:ascii="Times New Roman" w:hAnsi="Times New Roman" w:cs="Times New Roman"/>
          <w:bCs/>
          <w:sz w:val="22"/>
          <w:szCs w:val="22"/>
        </w:rPr>
        <w:t xml:space="preserve">Dodávka </w:t>
      </w:r>
      <w:r w:rsidR="004420EB" w:rsidRPr="00197A2B">
        <w:rPr>
          <w:rFonts w:ascii="Times New Roman" w:hAnsi="Times New Roman" w:cs="Times New Roman"/>
          <w:bCs/>
          <w:sz w:val="22"/>
          <w:szCs w:val="22"/>
        </w:rPr>
        <w:t>pokladače krajnic</w:t>
      </w:r>
      <w:r w:rsidR="00E1762E" w:rsidRPr="00197A2B">
        <w:rPr>
          <w:rFonts w:ascii="Times New Roman" w:hAnsi="Times New Roman" w:cs="Times New Roman"/>
          <w:bCs/>
          <w:sz w:val="22"/>
          <w:szCs w:val="22"/>
        </w:rPr>
        <w:t>“</w:t>
      </w:r>
    </w:p>
    <w:p w14:paraId="7F8CF502" w14:textId="77777777" w:rsidR="008D49F8" w:rsidRPr="00197A2B" w:rsidRDefault="008D49F8" w:rsidP="00E1762E">
      <w:pPr>
        <w:pStyle w:val="Nzev"/>
        <w:rPr>
          <w:rFonts w:ascii="Times New Roman" w:hAnsi="Times New Roman" w:cs="Times New Roman"/>
          <w:sz w:val="22"/>
          <w:szCs w:val="22"/>
        </w:rPr>
      </w:pPr>
    </w:p>
    <w:p w14:paraId="5DA05BF0" w14:textId="77777777" w:rsidR="003A518A" w:rsidRPr="00197A2B" w:rsidRDefault="003A518A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6BF3FD19" w14:textId="77777777" w:rsidR="000D5D98" w:rsidRPr="00197A2B" w:rsidRDefault="000D5D98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0A418C0A" w14:textId="77777777" w:rsidR="000D5D98" w:rsidRPr="00197A2B" w:rsidRDefault="000D5D98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0FA61B1A" w14:textId="77777777" w:rsidR="000D5D98" w:rsidRPr="00197A2B" w:rsidRDefault="000D5D98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726A6226" w14:textId="77777777" w:rsidR="000D5D98" w:rsidRPr="00197A2B" w:rsidRDefault="000D5D98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7644445C" w14:textId="77777777" w:rsidR="000D5D98" w:rsidRPr="00197A2B" w:rsidRDefault="000D5D98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33FF87AA" w14:textId="77777777" w:rsidR="000D5D98" w:rsidRPr="00197A2B" w:rsidRDefault="000D5D98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6D04638A" w14:textId="77777777" w:rsidR="000D5D98" w:rsidRPr="00197A2B" w:rsidRDefault="000D5D98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5C6B9CB8" w14:textId="77777777" w:rsidR="000D5D98" w:rsidRPr="00197A2B" w:rsidRDefault="000D5D98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276814CA" w14:textId="77777777" w:rsidR="000D5D98" w:rsidRPr="00197A2B" w:rsidRDefault="000D5D98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5EF249F8" w14:textId="77777777" w:rsidR="000D5D98" w:rsidRDefault="000D5D98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72F9C87C" w14:textId="77777777" w:rsidR="00197A2B" w:rsidRDefault="00197A2B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0A7C888F" w14:textId="77777777" w:rsidR="00197A2B" w:rsidRDefault="00197A2B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2A617A3D" w14:textId="77777777" w:rsidR="00197A2B" w:rsidRDefault="00197A2B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76FD3CD4" w14:textId="77777777" w:rsidR="00197A2B" w:rsidRDefault="00197A2B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431C0118" w14:textId="77777777" w:rsidR="00197A2B" w:rsidRDefault="00197A2B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7E4B6C69" w14:textId="77777777" w:rsidR="00197A2B" w:rsidRDefault="00197A2B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236F0B34" w14:textId="77777777" w:rsidR="00197A2B" w:rsidRDefault="00197A2B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00E815CC" w14:textId="77777777" w:rsidR="00197A2B" w:rsidRDefault="00197A2B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1C2C78B0" w14:textId="77777777" w:rsidR="00197A2B" w:rsidRDefault="00197A2B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444EC8E4" w14:textId="77777777" w:rsidR="00197A2B" w:rsidRPr="00197A2B" w:rsidRDefault="00197A2B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100C9EF7" w14:textId="77777777" w:rsidR="000D5D98" w:rsidRPr="00197A2B" w:rsidRDefault="000D5D98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4F3B2479" w14:textId="77777777" w:rsidR="000D5D98" w:rsidRPr="00197A2B" w:rsidRDefault="000D5D98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2AF31F62" w14:textId="77777777" w:rsidR="000D5D98" w:rsidRPr="00197A2B" w:rsidRDefault="000D5D98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4C07BBE2" w14:textId="77777777" w:rsidR="000D5D98" w:rsidRPr="00197A2B" w:rsidRDefault="000D5D98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5FBF994D" w14:textId="77777777" w:rsidR="000D5D98" w:rsidRPr="00197A2B" w:rsidRDefault="000D5D98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546914C2" w14:textId="77777777" w:rsidR="002E2375" w:rsidRPr="00197A2B" w:rsidRDefault="002E2375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767CB352" w14:textId="77777777" w:rsidR="00E84479" w:rsidRPr="00197A2B" w:rsidRDefault="00E84479" w:rsidP="003A518A">
      <w:pPr>
        <w:pStyle w:val="Nzev"/>
        <w:jc w:val="left"/>
        <w:rPr>
          <w:rFonts w:ascii="Times New Roman" w:hAnsi="Times New Roman" w:cs="Times New Roman"/>
          <w:sz w:val="22"/>
          <w:szCs w:val="22"/>
        </w:rPr>
      </w:pPr>
    </w:p>
    <w:p w14:paraId="1D9E2BA6" w14:textId="53246251" w:rsidR="00F81740" w:rsidRPr="00197A2B" w:rsidRDefault="00F81740" w:rsidP="00F81740">
      <w:pPr>
        <w:pStyle w:val="Zkladntext"/>
        <w:tabs>
          <w:tab w:val="left" w:pos="720"/>
        </w:tabs>
        <w:spacing w:after="30"/>
        <w:jc w:val="both"/>
        <w:rPr>
          <w:bCs/>
          <w:sz w:val="22"/>
          <w:szCs w:val="22"/>
        </w:rPr>
      </w:pPr>
      <w:r w:rsidRPr="00197A2B">
        <w:rPr>
          <w:sz w:val="22"/>
          <w:szCs w:val="22"/>
          <w:u w:val="single"/>
        </w:rPr>
        <w:t xml:space="preserve">Celkové technické požadavky na </w:t>
      </w:r>
      <w:bookmarkStart w:id="0" w:name="_Hlk152379162"/>
      <w:r w:rsidRPr="00197A2B">
        <w:rPr>
          <w:sz w:val="22"/>
          <w:szCs w:val="22"/>
          <w:u w:val="single"/>
        </w:rPr>
        <w:t xml:space="preserve">dodávku </w:t>
      </w:r>
      <w:bookmarkEnd w:id="0"/>
      <w:r w:rsidR="00520C35" w:rsidRPr="00197A2B">
        <w:rPr>
          <w:bCs/>
          <w:sz w:val="22"/>
          <w:szCs w:val="22"/>
          <w:u w:val="single"/>
        </w:rPr>
        <w:t>pokladače krajnic</w:t>
      </w:r>
    </w:p>
    <w:p w14:paraId="26F23A25" w14:textId="4C03DAE5" w:rsidR="00E64363" w:rsidRPr="00197A2B" w:rsidRDefault="00E64363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  <w:u w:val="single"/>
        </w:rPr>
      </w:pPr>
      <w:r w:rsidRPr="00197A2B">
        <w:rPr>
          <w:sz w:val="22"/>
          <w:szCs w:val="22"/>
          <w:u w:val="single"/>
        </w:rPr>
        <w:lastRenderedPageBreak/>
        <w:t>Vysvětlivky:</w:t>
      </w:r>
    </w:p>
    <w:p w14:paraId="2C284AA5" w14:textId="395C5EAE" w:rsidR="00E64363" w:rsidRPr="00197A2B" w:rsidRDefault="00E64363" w:rsidP="00E1762E">
      <w:pPr>
        <w:pStyle w:val="Zkladntext"/>
        <w:tabs>
          <w:tab w:val="left" w:pos="0"/>
          <w:tab w:val="left" w:pos="1276"/>
        </w:tabs>
        <w:spacing w:after="60"/>
        <w:jc w:val="both"/>
        <w:rPr>
          <w:b w:val="0"/>
          <w:bCs/>
          <w:sz w:val="22"/>
          <w:szCs w:val="22"/>
        </w:rPr>
      </w:pPr>
      <w:r w:rsidRPr="00197A2B">
        <w:rPr>
          <w:b w:val="0"/>
          <w:bCs/>
          <w:sz w:val="22"/>
          <w:szCs w:val="22"/>
        </w:rPr>
        <w:t>Minimálně – min</w:t>
      </w:r>
    </w:p>
    <w:p w14:paraId="03285BE1" w14:textId="76EF1F2A" w:rsidR="00CC1FD4" w:rsidRPr="00197A2B" w:rsidRDefault="00895FFF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  <w:r w:rsidRPr="00197A2B">
        <w:rPr>
          <w:b w:val="0"/>
          <w:bCs/>
          <w:sz w:val="22"/>
          <w:szCs w:val="22"/>
        </w:rPr>
        <w:t>Maximálně -</w:t>
      </w:r>
      <w:r w:rsidR="00E64363" w:rsidRPr="00197A2B">
        <w:rPr>
          <w:b w:val="0"/>
          <w:bCs/>
          <w:sz w:val="22"/>
          <w:szCs w:val="22"/>
        </w:rPr>
        <w:t xml:space="preserve"> max.</w:t>
      </w:r>
    </w:p>
    <w:tbl>
      <w:tblPr>
        <w:tblW w:w="972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"/>
        <w:gridCol w:w="5670"/>
        <w:gridCol w:w="1559"/>
        <w:gridCol w:w="1984"/>
        <w:gridCol w:w="18"/>
      </w:tblGrid>
      <w:tr w:rsidR="00662932" w:rsidRPr="00197A2B" w14:paraId="72606E95" w14:textId="77777777" w:rsidTr="00E1762E">
        <w:trPr>
          <w:gridAfter w:val="1"/>
          <w:wAfter w:w="18" w:type="dxa"/>
          <w:trHeight w:val="816"/>
        </w:trPr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693E2" w14:textId="7D2A44A1" w:rsidR="00CC1FD4" w:rsidRPr="00197A2B" w:rsidRDefault="00CC1FD4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1" w:name="_Hlk182906627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436B2" w14:textId="0ED18715" w:rsidR="00A47D72" w:rsidRPr="00197A2B" w:rsidRDefault="007F7D82" w:rsidP="007B2099">
            <w:pPr>
              <w:rPr>
                <w:b/>
                <w:bCs/>
                <w:sz w:val="22"/>
                <w:szCs w:val="22"/>
              </w:rPr>
            </w:pPr>
            <w:r w:rsidRPr="00197A2B">
              <w:rPr>
                <w:b/>
                <w:bCs/>
                <w:sz w:val="22"/>
                <w:szCs w:val="22"/>
              </w:rPr>
              <w:t>Po</w:t>
            </w:r>
            <w:r w:rsidR="00D468F9" w:rsidRPr="00197A2B">
              <w:rPr>
                <w:b/>
                <w:bCs/>
                <w:sz w:val="22"/>
                <w:szCs w:val="22"/>
              </w:rPr>
              <w:t>kladač krajnic</w:t>
            </w:r>
            <w:r w:rsidR="00CC1FD4" w:rsidRPr="00197A2B">
              <w:rPr>
                <w:b/>
                <w:bCs/>
                <w:sz w:val="22"/>
                <w:szCs w:val="22"/>
              </w:rPr>
              <w:t>, typ a označení: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8E471" w14:textId="4AE21E19" w:rsidR="00CC1FD4" w:rsidRPr="00197A2B" w:rsidRDefault="0007490B" w:rsidP="00816553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197A2B">
              <w:rPr>
                <w:b/>
                <w:bCs/>
                <w:color w:val="FF0000"/>
                <w:sz w:val="22"/>
                <w:szCs w:val="22"/>
              </w:rPr>
              <w:t xml:space="preserve">Doplní </w:t>
            </w:r>
            <w:r w:rsidR="00C27707" w:rsidRPr="00197A2B">
              <w:rPr>
                <w:b/>
                <w:bCs/>
                <w:color w:val="FF0000"/>
                <w:sz w:val="22"/>
                <w:szCs w:val="22"/>
              </w:rPr>
              <w:t>prodávající</w:t>
            </w:r>
          </w:p>
        </w:tc>
      </w:tr>
      <w:tr w:rsidR="00662932" w:rsidRPr="00197A2B" w14:paraId="59AC9272" w14:textId="77777777" w:rsidTr="00E1762E">
        <w:trPr>
          <w:trHeight w:val="285"/>
        </w:trPr>
        <w:tc>
          <w:tcPr>
            <w:tcW w:w="498" w:type="dxa"/>
            <w:tcBorders>
              <w:top w:val="single" w:sz="4" w:space="0" w:color="auto"/>
            </w:tcBorders>
            <w:noWrap/>
            <w:vAlign w:val="center"/>
          </w:tcPr>
          <w:p w14:paraId="0CF2C8A1" w14:textId="4D02BD70" w:rsidR="00CC1FD4" w:rsidRPr="00197A2B" w:rsidRDefault="00CC1FD4" w:rsidP="00CC1FD4">
            <w:pPr>
              <w:jc w:val="center"/>
              <w:rPr>
                <w:b/>
                <w:bCs/>
                <w:sz w:val="22"/>
                <w:szCs w:val="22"/>
              </w:rPr>
            </w:pPr>
            <w:r w:rsidRPr="00197A2B">
              <w:rPr>
                <w:b/>
                <w:bCs/>
                <w:sz w:val="22"/>
                <w:szCs w:val="22"/>
              </w:rPr>
              <w:t>Č.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5907772B" w14:textId="01B00EE6" w:rsidR="00CC1FD4" w:rsidRPr="00197A2B" w:rsidRDefault="00A47D72" w:rsidP="00CC1FD4">
            <w:pPr>
              <w:rPr>
                <w:b/>
                <w:bCs/>
                <w:sz w:val="22"/>
                <w:szCs w:val="22"/>
              </w:rPr>
            </w:pPr>
            <w:r w:rsidRPr="00197A2B">
              <w:rPr>
                <w:b/>
                <w:bCs/>
                <w:sz w:val="22"/>
                <w:szCs w:val="22"/>
              </w:rPr>
              <w:t>Název parametru, požadavku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center"/>
          </w:tcPr>
          <w:p w14:paraId="0E738CAF" w14:textId="1737EBE6" w:rsidR="00CC1FD4" w:rsidRPr="00197A2B" w:rsidRDefault="00A47D72" w:rsidP="00816553">
            <w:pPr>
              <w:jc w:val="center"/>
              <w:rPr>
                <w:b/>
                <w:bCs/>
                <w:sz w:val="22"/>
                <w:szCs w:val="22"/>
              </w:rPr>
            </w:pPr>
            <w:r w:rsidRPr="00197A2B">
              <w:rPr>
                <w:b/>
                <w:bCs/>
                <w:color w:val="000000"/>
                <w:sz w:val="22"/>
                <w:szCs w:val="22"/>
              </w:rPr>
              <w:t>Možnosti / způsob</w:t>
            </w:r>
            <w:r w:rsidR="00662932" w:rsidRPr="00197A2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97A2B">
              <w:rPr>
                <w:b/>
                <w:bCs/>
                <w:color w:val="000000"/>
                <w:sz w:val="22"/>
                <w:szCs w:val="22"/>
              </w:rPr>
              <w:t>vyplnění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0728D77" w14:textId="17FFDAE3" w:rsidR="00A47D72" w:rsidRPr="00197A2B" w:rsidRDefault="00C27707" w:rsidP="00816553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197A2B">
              <w:rPr>
                <w:b/>
                <w:bCs/>
                <w:color w:val="FF0000"/>
                <w:sz w:val="22"/>
                <w:szCs w:val="22"/>
              </w:rPr>
              <w:t>Prodávající</w:t>
            </w:r>
            <w:r w:rsidR="0007490B" w:rsidRPr="00197A2B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A47D72" w:rsidRPr="00197A2B">
              <w:rPr>
                <w:b/>
                <w:bCs/>
                <w:color w:val="FF0000"/>
                <w:sz w:val="22"/>
                <w:szCs w:val="22"/>
              </w:rPr>
              <w:t>vyplní</w:t>
            </w:r>
          </w:p>
          <w:p w14:paraId="55A9E213" w14:textId="6856FF42" w:rsidR="00A47D72" w:rsidRPr="00197A2B" w:rsidRDefault="00A47D72" w:rsidP="00816553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197A2B">
              <w:rPr>
                <w:b/>
                <w:bCs/>
                <w:color w:val="FF0000"/>
                <w:sz w:val="22"/>
                <w:szCs w:val="22"/>
              </w:rPr>
              <w:t>hodnotu platnou</w:t>
            </w:r>
          </w:p>
          <w:p w14:paraId="01E8C3CF" w14:textId="7152D68E" w:rsidR="00CC1FD4" w:rsidRPr="00197A2B" w:rsidRDefault="00A47D72" w:rsidP="00816553">
            <w:pPr>
              <w:jc w:val="center"/>
              <w:rPr>
                <w:b/>
                <w:bCs/>
                <w:sz w:val="22"/>
                <w:szCs w:val="22"/>
              </w:rPr>
            </w:pPr>
            <w:r w:rsidRPr="00197A2B">
              <w:rPr>
                <w:b/>
                <w:bCs/>
                <w:color w:val="FF0000"/>
                <w:sz w:val="22"/>
                <w:szCs w:val="22"/>
              </w:rPr>
              <w:t>pro nabízený stroj</w:t>
            </w:r>
          </w:p>
        </w:tc>
      </w:tr>
      <w:tr w:rsidR="00E84479" w:rsidRPr="00197A2B" w14:paraId="5CC7E46B" w14:textId="77777777" w:rsidTr="00E1762E">
        <w:trPr>
          <w:trHeight w:val="285"/>
        </w:trPr>
        <w:tc>
          <w:tcPr>
            <w:tcW w:w="498" w:type="dxa"/>
            <w:noWrap/>
            <w:vAlign w:val="center"/>
          </w:tcPr>
          <w:p w14:paraId="059BDF5A" w14:textId="5761A408" w:rsidR="00E84479" w:rsidRPr="00197A2B" w:rsidRDefault="00E84479" w:rsidP="00E1762E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47D4424E" w14:textId="5FC8789F" w:rsidR="00E84479" w:rsidRPr="00197A2B" w:rsidRDefault="00D468F9" w:rsidP="00E84479">
            <w:pPr>
              <w:rPr>
                <w:sz w:val="22"/>
                <w:szCs w:val="22"/>
              </w:rPr>
            </w:pPr>
            <w:r w:rsidRPr="00197A2B">
              <w:rPr>
                <w:bCs/>
                <w:sz w:val="22"/>
                <w:szCs w:val="22"/>
              </w:rPr>
              <w:t xml:space="preserve">Pokladač krajnic </w:t>
            </w:r>
            <w:r w:rsidR="004420EB" w:rsidRPr="00197A2B">
              <w:rPr>
                <w:bCs/>
                <w:sz w:val="22"/>
                <w:szCs w:val="22"/>
              </w:rPr>
              <w:t>jako přídavné zařízení ke stavebním strojům</w:t>
            </w:r>
            <w:r w:rsidR="000C6BC0" w:rsidRPr="00197A2B">
              <w:rPr>
                <w:bCs/>
                <w:sz w:val="22"/>
                <w:szCs w:val="22"/>
              </w:rPr>
              <w:t>,</w:t>
            </w:r>
            <w:r w:rsidR="004420EB" w:rsidRPr="00197A2B">
              <w:rPr>
                <w:bCs/>
                <w:sz w:val="22"/>
                <w:szCs w:val="22"/>
              </w:rPr>
              <w:t xml:space="preserve"> </w:t>
            </w:r>
            <w:r w:rsidRPr="00197A2B">
              <w:rPr>
                <w:bCs/>
                <w:sz w:val="22"/>
                <w:szCs w:val="22"/>
              </w:rPr>
              <w:t>slouží rovnoměrně zásypu materiálu pomocí dopravního pásu</w:t>
            </w:r>
          </w:p>
        </w:tc>
        <w:tc>
          <w:tcPr>
            <w:tcW w:w="1559" w:type="dxa"/>
            <w:noWrap/>
            <w:vAlign w:val="center"/>
          </w:tcPr>
          <w:p w14:paraId="35009689" w14:textId="19042540" w:rsidR="00E84479" w:rsidRPr="00197A2B" w:rsidRDefault="00E84479" w:rsidP="00E84479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ano / 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729BC455" w14:textId="6C8B7C76" w:rsidR="00E84479" w:rsidRPr="00197A2B" w:rsidRDefault="00E84479" w:rsidP="00E84479">
            <w:pPr>
              <w:jc w:val="center"/>
              <w:rPr>
                <w:sz w:val="22"/>
                <w:szCs w:val="22"/>
              </w:rPr>
            </w:pPr>
          </w:p>
        </w:tc>
      </w:tr>
      <w:tr w:rsidR="004420EB" w:rsidRPr="00197A2B" w14:paraId="0E12872D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71B1AF3A" w14:textId="77777777" w:rsidR="004420EB" w:rsidRPr="00197A2B" w:rsidDel="009A51FF" w:rsidRDefault="004420EB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489C3716" w14:textId="002DD5F6" w:rsidR="004420EB" w:rsidRPr="00197A2B" w:rsidRDefault="00286A43" w:rsidP="00E84479">
            <w:pPr>
              <w:rPr>
                <w:bCs/>
                <w:sz w:val="22"/>
                <w:szCs w:val="22"/>
              </w:rPr>
            </w:pPr>
            <w:r w:rsidRPr="00197A2B">
              <w:rPr>
                <w:bCs/>
                <w:sz w:val="22"/>
                <w:szCs w:val="22"/>
              </w:rPr>
              <w:t>D</w:t>
            </w:r>
            <w:r w:rsidR="004420EB" w:rsidRPr="00197A2B">
              <w:rPr>
                <w:bCs/>
                <w:sz w:val="22"/>
                <w:szCs w:val="22"/>
              </w:rPr>
              <w:t>opravní pás</w:t>
            </w:r>
            <w:r w:rsidR="007B627F" w:rsidRPr="00197A2B">
              <w:rPr>
                <w:bCs/>
                <w:sz w:val="22"/>
                <w:szCs w:val="22"/>
              </w:rPr>
              <w:t xml:space="preserve"> o délce min. 2 500 mm.</w:t>
            </w:r>
          </w:p>
        </w:tc>
        <w:tc>
          <w:tcPr>
            <w:tcW w:w="1559" w:type="dxa"/>
            <w:noWrap/>
            <w:vAlign w:val="center"/>
          </w:tcPr>
          <w:p w14:paraId="7D504BE2" w14:textId="77777777" w:rsidR="004420EB" w:rsidRPr="00197A2B" w:rsidRDefault="004420EB" w:rsidP="00E84479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ano / ne</w:t>
            </w:r>
          </w:p>
          <w:p w14:paraId="2BFA19F0" w14:textId="3C2CE5EF" w:rsidR="007B627F" w:rsidRPr="00197A2B" w:rsidDel="00057286" w:rsidRDefault="007B627F" w:rsidP="00E84479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hodnota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34C1E8F3" w14:textId="77777777" w:rsidR="004420EB" w:rsidRPr="00197A2B" w:rsidRDefault="004420EB" w:rsidP="00E84479">
            <w:pPr>
              <w:jc w:val="center"/>
              <w:rPr>
                <w:sz w:val="22"/>
                <w:szCs w:val="22"/>
              </w:rPr>
            </w:pPr>
          </w:p>
        </w:tc>
      </w:tr>
      <w:tr w:rsidR="00D468F9" w:rsidRPr="00197A2B" w14:paraId="2A0523D5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729AE58C" w14:textId="77777777" w:rsidR="00D468F9" w:rsidRPr="00197A2B" w:rsidDel="009A51FF" w:rsidRDefault="00D468F9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3B652CD0" w14:textId="39E9EF0F" w:rsidR="00D468F9" w:rsidRPr="00197A2B" w:rsidRDefault="00D468F9" w:rsidP="00E84479">
            <w:pPr>
              <w:rPr>
                <w:bCs/>
                <w:sz w:val="22"/>
                <w:szCs w:val="22"/>
              </w:rPr>
            </w:pPr>
            <w:r w:rsidRPr="00197A2B">
              <w:rPr>
                <w:bCs/>
                <w:sz w:val="22"/>
                <w:szCs w:val="22"/>
              </w:rPr>
              <w:t>Boční výsyp</w:t>
            </w:r>
            <w:r w:rsidR="004420EB" w:rsidRPr="00197A2B">
              <w:rPr>
                <w:bCs/>
                <w:sz w:val="22"/>
                <w:szCs w:val="22"/>
              </w:rPr>
              <w:t xml:space="preserve"> </w:t>
            </w:r>
            <w:r w:rsidR="007B627F" w:rsidRPr="00197A2B">
              <w:rPr>
                <w:bCs/>
                <w:sz w:val="22"/>
                <w:szCs w:val="22"/>
              </w:rPr>
              <w:t xml:space="preserve">na pravé straně </w:t>
            </w:r>
            <w:r w:rsidR="004420EB" w:rsidRPr="00197A2B">
              <w:rPr>
                <w:bCs/>
                <w:sz w:val="22"/>
                <w:szCs w:val="22"/>
              </w:rPr>
              <w:t>se skluzem materiálu</w:t>
            </w:r>
          </w:p>
        </w:tc>
        <w:tc>
          <w:tcPr>
            <w:tcW w:w="1559" w:type="dxa"/>
            <w:noWrap/>
            <w:vAlign w:val="center"/>
          </w:tcPr>
          <w:p w14:paraId="3374F244" w14:textId="1E079DCD" w:rsidR="00D468F9" w:rsidRPr="00197A2B" w:rsidDel="00057286" w:rsidRDefault="004420EB" w:rsidP="00E84479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ano / 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287EF837" w14:textId="77777777" w:rsidR="00D468F9" w:rsidRPr="00197A2B" w:rsidRDefault="00D468F9" w:rsidP="00E84479">
            <w:pPr>
              <w:jc w:val="center"/>
              <w:rPr>
                <w:sz w:val="22"/>
                <w:szCs w:val="22"/>
              </w:rPr>
            </w:pPr>
          </w:p>
        </w:tc>
      </w:tr>
      <w:tr w:rsidR="007F7D82" w:rsidRPr="00197A2B" w14:paraId="53A134B4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35978AD1" w14:textId="77777777" w:rsidR="007F7D82" w:rsidRPr="00197A2B" w:rsidDel="009A51FF" w:rsidRDefault="007F7D82" w:rsidP="00E84479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11B53D95" w14:textId="5D158361" w:rsidR="007F7D82" w:rsidRPr="00197A2B" w:rsidRDefault="00D468F9" w:rsidP="00E84479">
            <w:pPr>
              <w:rPr>
                <w:bCs/>
                <w:sz w:val="22"/>
                <w:szCs w:val="22"/>
              </w:rPr>
            </w:pPr>
            <w:r w:rsidRPr="00197A2B">
              <w:rPr>
                <w:bCs/>
                <w:sz w:val="22"/>
                <w:szCs w:val="22"/>
              </w:rPr>
              <w:t xml:space="preserve">Výsyp množství materiálu </w:t>
            </w:r>
            <w:r w:rsidR="00710671" w:rsidRPr="00197A2B">
              <w:rPr>
                <w:bCs/>
                <w:sz w:val="22"/>
                <w:szCs w:val="22"/>
              </w:rPr>
              <w:t xml:space="preserve">regulován </w:t>
            </w:r>
            <w:r w:rsidRPr="00197A2B">
              <w:rPr>
                <w:bCs/>
                <w:sz w:val="22"/>
                <w:szCs w:val="22"/>
              </w:rPr>
              <w:t>rychlostí pásu</w:t>
            </w:r>
          </w:p>
        </w:tc>
        <w:tc>
          <w:tcPr>
            <w:tcW w:w="1559" w:type="dxa"/>
            <w:noWrap/>
            <w:vAlign w:val="center"/>
          </w:tcPr>
          <w:p w14:paraId="710845CF" w14:textId="31B8EA97" w:rsidR="007F7D82" w:rsidRPr="00197A2B" w:rsidDel="00057286" w:rsidRDefault="007F7D82" w:rsidP="00710671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ano / 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656AF761" w14:textId="77777777" w:rsidR="007F7D82" w:rsidRPr="00197A2B" w:rsidRDefault="007F7D82" w:rsidP="00E84479">
            <w:pPr>
              <w:jc w:val="center"/>
              <w:rPr>
                <w:sz w:val="22"/>
                <w:szCs w:val="22"/>
              </w:rPr>
            </w:pPr>
          </w:p>
        </w:tc>
      </w:tr>
      <w:tr w:rsidR="00E84479" w:rsidRPr="00197A2B" w14:paraId="42BB7718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4AA06AAC" w14:textId="77777777" w:rsidR="00E84479" w:rsidRPr="00197A2B" w:rsidDel="009A51FF" w:rsidRDefault="00E84479" w:rsidP="00E84479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  <w:rPr>
                <w:sz w:val="22"/>
                <w:szCs w:val="22"/>
              </w:rPr>
            </w:pPr>
            <w:bookmarkStart w:id="2" w:name="_Hlk192754442"/>
          </w:p>
        </w:tc>
        <w:tc>
          <w:tcPr>
            <w:tcW w:w="5670" w:type="dxa"/>
          </w:tcPr>
          <w:p w14:paraId="07291969" w14:textId="3948E9F8" w:rsidR="00E84479" w:rsidRPr="00197A2B" w:rsidRDefault="00364FE7" w:rsidP="00E84479">
            <w:pPr>
              <w:rPr>
                <w:color w:val="000000"/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Šroubovatelné z</w:t>
            </w:r>
            <w:r w:rsidR="00286A43" w:rsidRPr="00197A2B">
              <w:rPr>
                <w:sz w:val="22"/>
                <w:szCs w:val="22"/>
              </w:rPr>
              <w:t xml:space="preserve">výšení nasýpací </w:t>
            </w:r>
            <w:r w:rsidRPr="00197A2B">
              <w:rPr>
                <w:sz w:val="22"/>
                <w:szCs w:val="22"/>
              </w:rPr>
              <w:t xml:space="preserve">korby </w:t>
            </w:r>
            <w:r w:rsidR="00286A43" w:rsidRPr="00197A2B">
              <w:rPr>
                <w:sz w:val="22"/>
                <w:szCs w:val="22"/>
              </w:rPr>
              <w:t>min. o 20 cm</w:t>
            </w:r>
          </w:p>
        </w:tc>
        <w:tc>
          <w:tcPr>
            <w:tcW w:w="1559" w:type="dxa"/>
            <w:noWrap/>
            <w:vAlign w:val="center"/>
          </w:tcPr>
          <w:p w14:paraId="4584F787" w14:textId="77777777" w:rsidR="00E84479" w:rsidRPr="00197A2B" w:rsidRDefault="00E84479" w:rsidP="00E84479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ano / ne</w:t>
            </w:r>
          </w:p>
          <w:p w14:paraId="4EC08B37" w14:textId="726D28EA" w:rsidR="00364FE7" w:rsidRPr="00197A2B" w:rsidDel="00057286" w:rsidRDefault="00364FE7" w:rsidP="00E84479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hodnota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4BA98E0D" w14:textId="77777777" w:rsidR="00E84479" w:rsidRPr="00197A2B" w:rsidRDefault="00E84479" w:rsidP="00E84479">
            <w:pPr>
              <w:jc w:val="center"/>
              <w:rPr>
                <w:sz w:val="22"/>
                <w:szCs w:val="22"/>
              </w:rPr>
            </w:pPr>
          </w:p>
        </w:tc>
      </w:tr>
      <w:tr w:rsidR="00E84479" w:rsidRPr="00197A2B" w14:paraId="6755C53B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583EB21B" w14:textId="77777777" w:rsidR="00E84479" w:rsidRPr="00197A2B" w:rsidDel="009A51FF" w:rsidRDefault="00E84479" w:rsidP="00E84479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78439FAE" w14:textId="5BF90A33" w:rsidR="00E84479" w:rsidRPr="00197A2B" w:rsidRDefault="004420EB" w:rsidP="00E84479">
            <w:pPr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 xml:space="preserve">Rám včetně upevňovacího </w:t>
            </w:r>
            <w:r w:rsidR="007131DA" w:rsidRPr="00197A2B">
              <w:rPr>
                <w:sz w:val="22"/>
                <w:szCs w:val="22"/>
              </w:rPr>
              <w:t xml:space="preserve">ocelového </w:t>
            </w:r>
            <w:r w:rsidRPr="00197A2B">
              <w:rPr>
                <w:sz w:val="22"/>
                <w:szCs w:val="22"/>
              </w:rPr>
              <w:t>štítu na z</w:t>
            </w:r>
            <w:r w:rsidR="007131DA" w:rsidRPr="00197A2B">
              <w:rPr>
                <w:sz w:val="22"/>
                <w:szCs w:val="22"/>
              </w:rPr>
              <w:t xml:space="preserve">ásyp krajnic o rozsahu </w:t>
            </w:r>
            <w:r w:rsidR="00895FFF" w:rsidRPr="00197A2B">
              <w:rPr>
                <w:sz w:val="22"/>
                <w:szCs w:val="22"/>
              </w:rPr>
              <w:t>500–800</w:t>
            </w:r>
            <w:r w:rsidR="007131DA" w:rsidRPr="00197A2B">
              <w:rPr>
                <w:sz w:val="22"/>
                <w:szCs w:val="22"/>
              </w:rPr>
              <w:t xml:space="preserve"> mm</w:t>
            </w:r>
          </w:p>
        </w:tc>
        <w:tc>
          <w:tcPr>
            <w:tcW w:w="1559" w:type="dxa"/>
            <w:noWrap/>
            <w:vAlign w:val="center"/>
          </w:tcPr>
          <w:p w14:paraId="247C3603" w14:textId="77777777" w:rsidR="00E84479" w:rsidRPr="00197A2B" w:rsidRDefault="00572808" w:rsidP="00E84479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ano / ne</w:t>
            </w:r>
          </w:p>
          <w:p w14:paraId="5551C94D" w14:textId="7B097ED2" w:rsidR="007131DA" w:rsidRPr="00197A2B" w:rsidRDefault="007131DA" w:rsidP="00E84479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hodnota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3DA468D0" w14:textId="77777777" w:rsidR="00E84479" w:rsidRPr="00197A2B" w:rsidRDefault="00E84479" w:rsidP="00E84479">
            <w:pPr>
              <w:jc w:val="center"/>
              <w:rPr>
                <w:sz w:val="22"/>
                <w:szCs w:val="22"/>
              </w:rPr>
            </w:pPr>
          </w:p>
        </w:tc>
      </w:tr>
      <w:tr w:rsidR="007131DA" w:rsidRPr="00197A2B" w14:paraId="365ABD2A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3633B445" w14:textId="77777777" w:rsidR="007131DA" w:rsidRPr="00197A2B" w:rsidDel="009A51FF" w:rsidRDefault="007131DA" w:rsidP="00E84479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78977AAD" w14:textId="7BC58A5C" w:rsidR="007131DA" w:rsidRPr="00197A2B" w:rsidRDefault="007131DA" w:rsidP="00E84479">
            <w:pPr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Skluz materiálu nerez</w:t>
            </w:r>
          </w:p>
        </w:tc>
        <w:tc>
          <w:tcPr>
            <w:tcW w:w="1559" w:type="dxa"/>
            <w:noWrap/>
            <w:vAlign w:val="center"/>
          </w:tcPr>
          <w:p w14:paraId="664A4737" w14:textId="61559E95" w:rsidR="007131DA" w:rsidRPr="00197A2B" w:rsidRDefault="007131DA" w:rsidP="00286A43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ano / 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4A9AF94C" w14:textId="77777777" w:rsidR="007131DA" w:rsidRPr="00197A2B" w:rsidRDefault="007131DA" w:rsidP="00E84479">
            <w:pPr>
              <w:jc w:val="center"/>
              <w:rPr>
                <w:sz w:val="22"/>
                <w:szCs w:val="22"/>
              </w:rPr>
            </w:pPr>
          </w:p>
        </w:tc>
      </w:tr>
      <w:tr w:rsidR="007131DA" w:rsidRPr="00197A2B" w14:paraId="4C8C643B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2BCE30B2" w14:textId="77777777" w:rsidR="007131DA" w:rsidRPr="00197A2B" w:rsidDel="009A51FF" w:rsidRDefault="007131DA" w:rsidP="00E84479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202ED8FC" w14:textId="48E6FF45" w:rsidR="007131DA" w:rsidRPr="00197A2B" w:rsidRDefault="007131DA" w:rsidP="00E84479">
            <w:pPr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Žáruvzdorná úprava</w:t>
            </w:r>
            <w:r w:rsidR="00710671" w:rsidRPr="00197A2B">
              <w:rPr>
                <w:sz w:val="22"/>
                <w:szCs w:val="22"/>
              </w:rPr>
              <w:t xml:space="preserve"> kor</w:t>
            </w:r>
            <w:r w:rsidR="002A0F05" w:rsidRPr="00197A2B">
              <w:rPr>
                <w:sz w:val="22"/>
                <w:szCs w:val="22"/>
              </w:rPr>
              <w:t>by</w:t>
            </w:r>
          </w:p>
        </w:tc>
        <w:tc>
          <w:tcPr>
            <w:tcW w:w="1559" w:type="dxa"/>
            <w:noWrap/>
            <w:vAlign w:val="center"/>
          </w:tcPr>
          <w:p w14:paraId="4046F77D" w14:textId="40C0ED80" w:rsidR="007131DA" w:rsidRPr="00197A2B" w:rsidRDefault="007131DA" w:rsidP="007131DA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ano / 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7D915C3C" w14:textId="77777777" w:rsidR="007131DA" w:rsidRPr="00197A2B" w:rsidRDefault="007131DA" w:rsidP="00E84479">
            <w:pPr>
              <w:jc w:val="center"/>
              <w:rPr>
                <w:sz w:val="22"/>
                <w:szCs w:val="22"/>
              </w:rPr>
            </w:pPr>
          </w:p>
        </w:tc>
      </w:tr>
      <w:tr w:rsidR="002A0F05" w:rsidRPr="00197A2B" w14:paraId="7AA98787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328B781B" w14:textId="77777777" w:rsidR="002A0F05" w:rsidRPr="00197A2B" w:rsidDel="009A51FF" w:rsidRDefault="002A0F05" w:rsidP="00E84479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2B8B7A94" w14:textId="7699732A" w:rsidR="002A0F05" w:rsidRPr="00197A2B" w:rsidRDefault="002A0F05" w:rsidP="00E84479">
            <w:pPr>
              <w:rPr>
                <w:sz w:val="22"/>
                <w:szCs w:val="22"/>
                <w:vertAlign w:val="superscript"/>
              </w:rPr>
            </w:pPr>
            <w:r w:rsidRPr="00197A2B">
              <w:rPr>
                <w:sz w:val="22"/>
                <w:szCs w:val="22"/>
              </w:rPr>
              <w:t>Objem korby v rovině min. 1 m</w:t>
            </w:r>
            <w:r w:rsidRPr="00197A2B">
              <w:rPr>
                <w:sz w:val="22"/>
                <w:szCs w:val="22"/>
                <w:vertAlign w:val="superscript"/>
              </w:rPr>
              <w:t>3</w:t>
            </w:r>
            <w:r w:rsidRPr="00197A2B">
              <w:rPr>
                <w:sz w:val="22"/>
                <w:szCs w:val="22"/>
              </w:rPr>
              <w:t>, v navršení min. 1,3m</w:t>
            </w:r>
            <w:r w:rsidRPr="00197A2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59" w:type="dxa"/>
            <w:noWrap/>
            <w:vAlign w:val="center"/>
          </w:tcPr>
          <w:p w14:paraId="4F8D83D8" w14:textId="77777777" w:rsidR="002A0F05" w:rsidRPr="00197A2B" w:rsidRDefault="002A0F05" w:rsidP="002A0F05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ano / ne</w:t>
            </w:r>
          </w:p>
          <w:p w14:paraId="20EA4048" w14:textId="0307DE86" w:rsidR="002A0F05" w:rsidRPr="00197A2B" w:rsidRDefault="002A0F05" w:rsidP="002A0F05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hodnoty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55B0CCB1" w14:textId="77777777" w:rsidR="002A0F05" w:rsidRPr="00197A2B" w:rsidRDefault="002A0F05" w:rsidP="00E84479">
            <w:pPr>
              <w:jc w:val="center"/>
              <w:rPr>
                <w:sz w:val="22"/>
                <w:szCs w:val="22"/>
              </w:rPr>
            </w:pPr>
          </w:p>
        </w:tc>
      </w:tr>
      <w:tr w:rsidR="007131DA" w:rsidRPr="00197A2B" w14:paraId="0A65BC5D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58B38641" w14:textId="77777777" w:rsidR="007131DA" w:rsidRPr="00197A2B" w:rsidDel="009A51FF" w:rsidRDefault="007131DA" w:rsidP="00E84479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7A32478C" w14:textId="7EF04DCC" w:rsidR="007131DA" w:rsidRPr="00197A2B" w:rsidRDefault="007131DA" w:rsidP="00E84479">
            <w:pPr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Rolny na tlačení nákladního automobilu nastavitelné</w:t>
            </w:r>
            <w:r w:rsidR="00710671" w:rsidRPr="00197A2B">
              <w:rPr>
                <w:sz w:val="22"/>
                <w:szCs w:val="22"/>
              </w:rPr>
              <w:t xml:space="preserve"> šířky cca </w:t>
            </w:r>
            <w:r w:rsidRPr="00197A2B">
              <w:rPr>
                <w:sz w:val="22"/>
                <w:szCs w:val="22"/>
              </w:rPr>
              <w:t xml:space="preserve">200 mm </w:t>
            </w:r>
            <w:r w:rsidR="00710671" w:rsidRPr="00197A2B">
              <w:rPr>
                <w:sz w:val="22"/>
                <w:szCs w:val="22"/>
              </w:rPr>
              <w:t>-</w:t>
            </w:r>
            <w:r w:rsidRPr="00197A2B">
              <w:rPr>
                <w:sz w:val="22"/>
                <w:szCs w:val="22"/>
              </w:rPr>
              <w:t xml:space="preserve"> </w:t>
            </w:r>
            <w:r w:rsidR="00710671" w:rsidRPr="00197A2B">
              <w:rPr>
                <w:sz w:val="22"/>
                <w:szCs w:val="22"/>
              </w:rPr>
              <w:t>700</w:t>
            </w:r>
            <w:r w:rsidRPr="00197A2B">
              <w:rPr>
                <w:sz w:val="22"/>
                <w:szCs w:val="22"/>
              </w:rPr>
              <w:t xml:space="preserve"> mm,  </w:t>
            </w:r>
          </w:p>
        </w:tc>
        <w:tc>
          <w:tcPr>
            <w:tcW w:w="1559" w:type="dxa"/>
            <w:noWrap/>
            <w:vAlign w:val="center"/>
          </w:tcPr>
          <w:p w14:paraId="6CB238B6" w14:textId="77777777" w:rsidR="007131DA" w:rsidRPr="00197A2B" w:rsidRDefault="007131DA" w:rsidP="007131DA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ano / ne</w:t>
            </w:r>
          </w:p>
          <w:p w14:paraId="75EFC130" w14:textId="0C36848C" w:rsidR="007131DA" w:rsidRPr="00197A2B" w:rsidRDefault="007131DA" w:rsidP="007131DA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hodnoty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09D34E0B" w14:textId="77777777" w:rsidR="007131DA" w:rsidRPr="00197A2B" w:rsidRDefault="007131DA" w:rsidP="00E84479">
            <w:pPr>
              <w:jc w:val="center"/>
              <w:rPr>
                <w:sz w:val="22"/>
                <w:szCs w:val="22"/>
              </w:rPr>
            </w:pPr>
          </w:p>
        </w:tc>
      </w:tr>
      <w:bookmarkEnd w:id="2"/>
      <w:tr w:rsidR="00E84479" w:rsidRPr="00197A2B" w14:paraId="2A758324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02C1DBFF" w14:textId="77777777" w:rsidR="00E84479" w:rsidRPr="00197A2B" w:rsidDel="009A51FF" w:rsidRDefault="00E84479" w:rsidP="00E84479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62216AF3" w14:textId="232C58E6" w:rsidR="00E84479" w:rsidRPr="00197A2B" w:rsidRDefault="00710671" w:rsidP="00E84479">
            <w:pPr>
              <w:rPr>
                <w:color w:val="000000"/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Barva oranžová RAL 2011</w:t>
            </w:r>
          </w:p>
        </w:tc>
        <w:tc>
          <w:tcPr>
            <w:tcW w:w="1559" w:type="dxa"/>
            <w:noWrap/>
            <w:vAlign w:val="center"/>
          </w:tcPr>
          <w:p w14:paraId="3710D7A7" w14:textId="4763779E" w:rsidR="00572808" w:rsidRPr="00197A2B" w:rsidDel="00057286" w:rsidRDefault="00E84479" w:rsidP="00710671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ano / 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1C2DF750" w14:textId="77777777" w:rsidR="00E84479" w:rsidRPr="00197A2B" w:rsidRDefault="00E84479" w:rsidP="00E84479">
            <w:pPr>
              <w:jc w:val="center"/>
              <w:rPr>
                <w:sz w:val="22"/>
                <w:szCs w:val="22"/>
              </w:rPr>
            </w:pPr>
          </w:p>
        </w:tc>
      </w:tr>
      <w:tr w:rsidR="00710671" w:rsidRPr="00197A2B" w14:paraId="1B728988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56536D81" w14:textId="77777777" w:rsidR="00710671" w:rsidRPr="00197A2B" w:rsidDel="009A51FF" w:rsidRDefault="00710671" w:rsidP="00E84479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599CD63D" w14:textId="35C00BE8" w:rsidR="00710671" w:rsidRPr="00197A2B" w:rsidRDefault="00710671" w:rsidP="00E84479">
            <w:pPr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 xml:space="preserve">Zpětné zrcátko připevněné na rám </w:t>
            </w:r>
          </w:p>
        </w:tc>
        <w:tc>
          <w:tcPr>
            <w:tcW w:w="1559" w:type="dxa"/>
            <w:noWrap/>
            <w:vAlign w:val="center"/>
          </w:tcPr>
          <w:p w14:paraId="70D3BCF8" w14:textId="7DBE2956" w:rsidR="00710671" w:rsidRPr="00197A2B" w:rsidRDefault="00710671" w:rsidP="00710671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ano / 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06057BFF" w14:textId="77777777" w:rsidR="00710671" w:rsidRPr="00197A2B" w:rsidRDefault="00710671" w:rsidP="00E84479">
            <w:pPr>
              <w:jc w:val="center"/>
              <w:rPr>
                <w:sz w:val="22"/>
                <w:szCs w:val="22"/>
              </w:rPr>
            </w:pPr>
          </w:p>
        </w:tc>
      </w:tr>
      <w:tr w:rsidR="008B18D8" w:rsidRPr="00197A2B" w14:paraId="0100CEC7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0FCFD211" w14:textId="77777777" w:rsidR="008B18D8" w:rsidRPr="00197A2B" w:rsidDel="009A51FF" w:rsidRDefault="008B18D8" w:rsidP="00E84479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32BA81DC" w14:textId="651ECB4D" w:rsidR="008B18D8" w:rsidRPr="00197A2B" w:rsidRDefault="008B18D8" w:rsidP="00E84479">
            <w:pPr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Upevnění na přední hydr. rychloupínač rýpadlo-nakladače JCB 3</w:t>
            </w:r>
            <w:r w:rsidRPr="00197A2B">
              <w:rPr>
                <w:bCs/>
                <w:sz w:val="22"/>
                <w:szCs w:val="22"/>
              </w:rPr>
              <w:t>CX</w:t>
            </w:r>
          </w:p>
        </w:tc>
        <w:tc>
          <w:tcPr>
            <w:tcW w:w="1559" w:type="dxa"/>
            <w:noWrap/>
            <w:vAlign w:val="center"/>
          </w:tcPr>
          <w:p w14:paraId="3814AACA" w14:textId="31BD396B" w:rsidR="008B18D8" w:rsidRPr="00197A2B" w:rsidRDefault="008B18D8" w:rsidP="00710671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ano / 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0BE8E75F" w14:textId="77777777" w:rsidR="008B18D8" w:rsidRPr="00197A2B" w:rsidRDefault="008B18D8" w:rsidP="00E84479">
            <w:pPr>
              <w:jc w:val="center"/>
              <w:rPr>
                <w:sz w:val="22"/>
                <w:szCs w:val="22"/>
              </w:rPr>
            </w:pPr>
          </w:p>
        </w:tc>
      </w:tr>
      <w:tr w:rsidR="00E84479" w:rsidRPr="00197A2B" w14:paraId="1EF11A8A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086B0C50" w14:textId="77777777" w:rsidR="00E84479" w:rsidRPr="00197A2B" w:rsidDel="009A51FF" w:rsidRDefault="00E84479" w:rsidP="00E1762E">
            <w:pPr>
              <w:pStyle w:val="Odstavecseseznamem"/>
              <w:ind w:left="357"/>
              <w:jc w:val="left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0DC41875" w14:textId="31349BC0" w:rsidR="00E84479" w:rsidRPr="00197A2B" w:rsidRDefault="002A0F05" w:rsidP="00E8447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7A2B">
              <w:rPr>
                <w:b/>
                <w:bCs/>
                <w:sz w:val="22"/>
                <w:szCs w:val="22"/>
              </w:rPr>
              <w:t>Rozměry a hmotnost:</w:t>
            </w:r>
          </w:p>
        </w:tc>
        <w:tc>
          <w:tcPr>
            <w:tcW w:w="1559" w:type="dxa"/>
            <w:noWrap/>
            <w:vAlign w:val="center"/>
          </w:tcPr>
          <w:p w14:paraId="36EAE73E" w14:textId="0C3F940A" w:rsidR="00572808" w:rsidRPr="00197A2B" w:rsidDel="00057286" w:rsidRDefault="00572808" w:rsidP="00E1762E">
            <w:pPr>
              <w:rPr>
                <w:sz w:val="22"/>
                <w:szCs w:val="22"/>
              </w:rPr>
            </w:pPr>
          </w:p>
        </w:tc>
        <w:tc>
          <w:tcPr>
            <w:tcW w:w="2002" w:type="dxa"/>
            <w:gridSpan w:val="2"/>
            <w:noWrap/>
            <w:vAlign w:val="center"/>
          </w:tcPr>
          <w:p w14:paraId="6CB60BD7" w14:textId="77777777" w:rsidR="00E84479" w:rsidRPr="00197A2B" w:rsidRDefault="00E84479" w:rsidP="00E84479">
            <w:pPr>
              <w:jc w:val="center"/>
              <w:rPr>
                <w:sz w:val="22"/>
                <w:szCs w:val="22"/>
              </w:rPr>
            </w:pPr>
          </w:p>
        </w:tc>
      </w:tr>
      <w:tr w:rsidR="00E84479" w:rsidRPr="00197A2B" w14:paraId="5D80A446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39068A02" w14:textId="77777777" w:rsidR="00E84479" w:rsidRPr="00197A2B" w:rsidDel="009A51FF" w:rsidRDefault="00E84479" w:rsidP="00E84479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4AE94D36" w14:textId="74D5A15D" w:rsidR="00E84479" w:rsidRPr="00197A2B" w:rsidRDefault="002A0F05" w:rsidP="00E84479">
            <w:pPr>
              <w:rPr>
                <w:color w:val="000000"/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H</w:t>
            </w:r>
            <w:r w:rsidR="00E84479" w:rsidRPr="00197A2B">
              <w:rPr>
                <w:sz w:val="22"/>
                <w:szCs w:val="22"/>
              </w:rPr>
              <w:t xml:space="preserve">motnost </w:t>
            </w:r>
            <w:r w:rsidRPr="00197A2B">
              <w:rPr>
                <w:sz w:val="22"/>
                <w:szCs w:val="22"/>
              </w:rPr>
              <w:t xml:space="preserve">max. 1 </w:t>
            </w:r>
            <w:r w:rsidR="00286A43" w:rsidRPr="00197A2B">
              <w:rPr>
                <w:sz w:val="22"/>
                <w:szCs w:val="22"/>
              </w:rPr>
              <w:t>6</w:t>
            </w:r>
            <w:r w:rsidRPr="00197A2B">
              <w:rPr>
                <w:sz w:val="22"/>
                <w:szCs w:val="22"/>
              </w:rPr>
              <w:t>0</w:t>
            </w:r>
            <w:r w:rsidR="00E84479" w:rsidRPr="00197A2B">
              <w:rPr>
                <w:sz w:val="22"/>
                <w:szCs w:val="22"/>
              </w:rPr>
              <w:t>0 kg.</w:t>
            </w:r>
          </w:p>
        </w:tc>
        <w:tc>
          <w:tcPr>
            <w:tcW w:w="1559" w:type="dxa"/>
            <w:noWrap/>
            <w:vAlign w:val="center"/>
          </w:tcPr>
          <w:p w14:paraId="7343F7CA" w14:textId="16C1CD98" w:rsidR="00E84479" w:rsidRPr="00197A2B" w:rsidRDefault="00E84479" w:rsidP="00E84479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hodnota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11860529" w14:textId="77777777" w:rsidR="00E84479" w:rsidRPr="00197A2B" w:rsidRDefault="00E84479" w:rsidP="00E84479">
            <w:pPr>
              <w:jc w:val="center"/>
              <w:rPr>
                <w:sz w:val="22"/>
                <w:szCs w:val="22"/>
              </w:rPr>
            </w:pPr>
          </w:p>
        </w:tc>
      </w:tr>
      <w:tr w:rsidR="00E84479" w:rsidRPr="00197A2B" w14:paraId="09B64DF6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19021693" w14:textId="77777777" w:rsidR="00E84479" w:rsidRPr="00197A2B" w:rsidDel="009A51FF" w:rsidRDefault="00E84479" w:rsidP="00E84479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0028B2D0" w14:textId="047C8ED8" w:rsidR="00E84479" w:rsidRPr="00197A2B" w:rsidRDefault="002A0F05" w:rsidP="00E84479">
            <w:pPr>
              <w:rPr>
                <w:rFonts w:eastAsia="MyriadPro-Regular-Identity-H"/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Objem korby min. 1 m</w:t>
            </w:r>
            <w:r w:rsidRPr="00197A2B">
              <w:rPr>
                <w:sz w:val="22"/>
                <w:szCs w:val="22"/>
                <w:vertAlign w:val="superscript"/>
              </w:rPr>
              <w:t>3</w:t>
            </w:r>
            <w:r w:rsidRPr="00197A2B">
              <w:rPr>
                <w:sz w:val="22"/>
                <w:szCs w:val="22"/>
              </w:rPr>
              <w:t>, v navršení min. 1,3m</w:t>
            </w:r>
            <w:r w:rsidRPr="00197A2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59" w:type="dxa"/>
            <w:noWrap/>
            <w:vAlign w:val="center"/>
          </w:tcPr>
          <w:p w14:paraId="34608BE3" w14:textId="3564EBC9" w:rsidR="002A0F05" w:rsidRPr="00197A2B" w:rsidRDefault="007B627F" w:rsidP="00E1762E">
            <w:pPr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 xml:space="preserve">      </w:t>
            </w:r>
            <w:r w:rsidR="00374133" w:rsidRPr="00197A2B">
              <w:rPr>
                <w:sz w:val="22"/>
                <w:szCs w:val="22"/>
              </w:rPr>
              <w:t>h</w:t>
            </w:r>
            <w:r w:rsidR="00E84479" w:rsidRPr="00197A2B">
              <w:rPr>
                <w:sz w:val="22"/>
                <w:szCs w:val="22"/>
              </w:rPr>
              <w:t>odnot</w:t>
            </w:r>
            <w:r w:rsidRPr="00197A2B">
              <w:rPr>
                <w:sz w:val="22"/>
                <w:szCs w:val="22"/>
              </w:rPr>
              <w:t>y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76E35164" w14:textId="77777777" w:rsidR="00E84479" w:rsidRPr="00197A2B" w:rsidRDefault="00E84479" w:rsidP="00E84479">
            <w:pPr>
              <w:jc w:val="center"/>
              <w:rPr>
                <w:sz w:val="22"/>
                <w:szCs w:val="22"/>
              </w:rPr>
            </w:pPr>
          </w:p>
        </w:tc>
      </w:tr>
      <w:tr w:rsidR="007B627F" w:rsidRPr="00197A2B" w14:paraId="268334FA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7AD09C64" w14:textId="77777777" w:rsidR="007B627F" w:rsidRPr="00197A2B" w:rsidDel="009A51FF" w:rsidRDefault="007B627F" w:rsidP="00E84479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300C9E7E" w14:textId="598F9D85" w:rsidR="007B627F" w:rsidRPr="00197A2B" w:rsidRDefault="007B627F" w:rsidP="00E84479">
            <w:pPr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Délka dopr</w:t>
            </w:r>
            <w:r w:rsidR="00895FFF" w:rsidRPr="00197A2B">
              <w:rPr>
                <w:sz w:val="22"/>
                <w:szCs w:val="22"/>
              </w:rPr>
              <w:t>avního</w:t>
            </w:r>
            <w:r w:rsidRPr="00197A2B">
              <w:rPr>
                <w:sz w:val="22"/>
                <w:szCs w:val="22"/>
              </w:rPr>
              <w:t xml:space="preserve"> pásu </w:t>
            </w:r>
            <w:r w:rsidRPr="00197A2B">
              <w:rPr>
                <w:bCs/>
                <w:sz w:val="22"/>
                <w:szCs w:val="22"/>
              </w:rPr>
              <w:t>min. 2 500 mm</w:t>
            </w:r>
          </w:p>
        </w:tc>
        <w:tc>
          <w:tcPr>
            <w:tcW w:w="1559" w:type="dxa"/>
            <w:noWrap/>
            <w:vAlign w:val="center"/>
          </w:tcPr>
          <w:p w14:paraId="6F290C7B" w14:textId="17BDB0C1" w:rsidR="007B627F" w:rsidRPr="00197A2B" w:rsidRDefault="007B627F" w:rsidP="002A0F05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hodnota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14D0BA2E" w14:textId="77777777" w:rsidR="007B627F" w:rsidRPr="00197A2B" w:rsidRDefault="007B627F" w:rsidP="00E84479">
            <w:pPr>
              <w:jc w:val="center"/>
              <w:rPr>
                <w:sz w:val="22"/>
                <w:szCs w:val="22"/>
              </w:rPr>
            </w:pPr>
          </w:p>
        </w:tc>
      </w:tr>
      <w:tr w:rsidR="007B627F" w:rsidRPr="00197A2B" w14:paraId="0E32857D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128531E2" w14:textId="77777777" w:rsidR="007B627F" w:rsidRPr="00197A2B" w:rsidDel="009A51FF" w:rsidRDefault="007B627F" w:rsidP="00E84479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1AD75909" w14:textId="659CE47B" w:rsidR="007B627F" w:rsidRPr="00197A2B" w:rsidRDefault="007B627F" w:rsidP="00E84479">
            <w:pPr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Šířka korby max. 2 700 mm.</w:t>
            </w:r>
          </w:p>
        </w:tc>
        <w:tc>
          <w:tcPr>
            <w:tcW w:w="1559" w:type="dxa"/>
            <w:noWrap/>
            <w:vAlign w:val="center"/>
          </w:tcPr>
          <w:p w14:paraId="527F6F02" w14:textId="5CA5D164" w:rsidR="007B627F" w:rsidRPr="00197A2B" w:rsidRDefault="007B627F" w:rsidP="002A0F05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hodnota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7DD2772A" w14:textId="77777777" w:rsidR="007B627F" w:rsidRPr="00197A2B" w:rsidRDefault="007B627F" w:rsidP="00E84479">
            <w:pPr>
              <w:jc w:val="center"/>
              <w:rPr>
                <w:sz w:val="22"/>
                <w:szCs w:val="22"/>
              </w:rPr>
            </w:pPr>
          </w:p>
        </w:tc>
      </w:tr>
      <w:bookmarkEnd w:id="1"/>
    </w:tbl>
    <w:p w14:paraId="0432BEDF" w14:textId="77777777" w:rsidR="000C6BC0" w:rsidRPr="00197A2B" w:rsidRDefault="000C6BC0" w:rsidP="000C6BC0">
      <w:pPr>
        <w:pStyle w:val="Zkladntext"/>
        <w:tabs>
          <w:tab w:val="left" w:pos="0"/>
        </w:tabs>
        <w:spacing w:after="60"/>
        <w:jc w:val="both"/>
        <w:rPr>
          <w:b w:val="0"/>
          <w:bCs/>
          <w:sz w:val="22"/>
          <w:szCs w:val="22"/>
        </w:rPr>
      </w:pPr>
    </w:p>
    <w:tbl>
      <w:tblPr>
        <w:tblW w:w="9782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"/>
        <w:gridCol w:w="5669"/>
        <w:gridCol w:w="1559"/>
        <w:gridCol w:w="1985"/>
      </w:tblGrid>
      <w:tr w:rsidR="000C6BC0" w:rsidRPr="00197A2B" w14:paraId="0A7DBA7D" w14:textId="77777777" w:rsidTr="00E1762E">
        <w:trPr>
          <w:trHeight w:val="459"/>
        </w:trPr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D1307A" w14:textId="77777777" w:rsidR="000C6BC0" w:rsidRPr="00197A2B" w:rsidRDefault="000C6BC0" w:rsidP="00D30607">
            <w:pPr>
              <w:ind w:left="320"/>
              <w:jc w:val="center"/>
              <w:rPr>
                <w:bCs/>
                <w:sz w:val="22"/>
                <w:szCs w:val="22"/>
              </w:rPr>
            </w:pPr>
          </w:p>
          <w:p w14:paraId="593D8C63" w14:textId="77777777" w:rsidR="000C6BC0" w:rsidRPr="00197A2B" w:rsidRDefault="000C6BC0" w:rsidP="00D30607">
            <w:pPr>
              <w:rPr>
                <w:bCs/>
                <w:sz w:val="22"/>
                <w:szCs w:val="22"/>
              </w:rPr>
            </w:pPr>
          </w:p>
        </w:tc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FAA87" w14:textId="77777777" w:rsidR="000C6BC0" w:rsidRPr="00197A2B" w:rsidRDefault="000C6BC0" w:rsidP="00D30607">
            <w:pPr>
              <w:pStyle w:val="Bezmezer"/>
              <w:rPr>
                <w:b/>
                <w:bCs/>
                <w:sz w:val="22"/>
                <w:szCs w:val="22"/>
              </w:rPr>
            </w:pPr>
            <w:r w:rsidRPr="00197A2B">
              <w:rPr>
                <w:b/>
                <w:bCs/>
                <w:sz w:val="22"/>
                <w:szCs w:val="22"/>
              </w:rPr>
              <w:t>Požadovaná dokumentace při předání:</w:t>
            </w:r>
          </w:p>
        </w:tc>
      </w:tr>
      <w:tr w:rsidR="000C6BC0" w:rsidRPr="00197A2B" w14:paraId="62AC93AA" w14:textId="77777777" w:rsidTr="00E1762E">
        <w:trPr>
          <w:trHeight w:val="285"/>
        </w:trPr>
        <w:tc>
          <w:tcPr>
            <w:tcW w:w="569" w:type="dxa"/>
            <w:tcBorders>
              <w:top w:val="single" w:sz="4" w:space="0" w:color="auto"/>
            </w:tcBorders>
            <w:noWrap/>
            <w:vAlign w:val="center"/>
          </w:tcPr>
          <w:p w14:paraId="1467FECA" w14:textId="77777777" w:rsidR="000C6BC0" w:rsidRPr="00197A2B" w:rsidRDefault="000C6BC0" w:rsidP="00D30607">
            <w:pPr>
              <w:jc w:val="center"/>
              <w:rPr>
                <w:b/>
                <w:bCs/>
                <w:sz w:val="22"/>
                <w:szCs w:val="22"/>
              </w:rPr>
            </w:pPr>
            <w:r w:rsidRPr="00197A2B">
              <w:rPr>
                <w:b/>
                <w:bCs/>
                <w:sz w:val="22"/>
                <w:szCs w:val="22"/>
              </w:rPr>
              <w:t>Č.</w:t>
            </w:r>
          </w:p>
        </w:tc>
        <w:tc>
          <w:tcPr>
            <w:tcW w:w="5669" w:type="dxa"/>
            <w:tcBorders>
              <w:top w:val="single" w:sz="4" w:space="0" w:color="auto"/>
            </w:tcBorders>
            <w:vAlign w:val="center"/>
          </w:tcPr>
          <w:p w14:paraId="74A659C1" w14:textId="77777777" w:rsidR="000C6BC0" w:rsidRPr="00197A2B" w:rsidRDefault="000C6BC0" w:rsidP="00D30607">
            <w:pPr>
              <w:rPr>
                <w:b/>
                <w:bCs/>
                <w:sz w:val="22"/>
                <w:szCs w:val="22"/>
              </w:rPr>
            </w:pPr>
            <w:r w:rsidRPr="00197A2B">
              <w:rPr>
                <w:b/>
                <w:bCs/>
                <w:sz w:val="22"/>
                <w:szCs w:val="22"/>
              </w:rPr>
              <w:t>Název parametru, požadavku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center"/>
          </w:tcPr>
          <w:p w14:paraId="2CCE412B" w14:textId="4E5CA874" w:rsidR="000C6BC0" w:rsidRPr="00197A2B" w:rsidRDefault="000C6BC0" w:rsidP="00D30607">
            <w:pPr>
              <w:jc w:val="center"/>
              <w:rPr>
                <w:b/>
                <w:bCs/>
                <w:sz w:val="22"/>
                <w:szCs w:val="22"/>
              </w:rPr>
            </w:pPr>
            <w:r w:rsidRPr="00197A2B">
              <w:rPr>
                <w:b/>
                <w:bCs/>
                <w:color w:val="000000"/>
                <w:sz w:val="22"/>
                <w:szCs w:val="22"/>
              </w:rPr>
              <w:t xml:space="preserve">Možnosti / </w:t>
            </w:r>
            <w:r w:rsidR="00895FFF" w:rsidRPr="00197A2B">
              <w:rPr>
                <w:b/>
                <w:bCs/>
                <w:color w:val="000000"/>
                <w:sz w:val="22"/>
                <w:szCs w:val="22"/>
              </w:rPr>
              <w:t>způsob vyplnění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center"/>
          </w:tcPr>
          <w:p w14:paraId="7FA6D26D" w14:textId="77777777" w:rsidR="000C6BC0" w:rsidRPr="00197A2B" w:rsidRDefault="000C6BC0" w:rsidP="00D30607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197A2B">
              <w:rPr>
                <w:b/>
                <w:bCs/>
                <w:color w:val="FF0000"/>
                <w:sz w:val="22"/>
                <w:szCs w:val="22"/>
              </w:rPr>
              <w:t>Prodávající vyplní</w:t>
            </w:r>
          </w:p>
          <w:p w14:paraId="3DE3AE90" w14:textId="77777777" w:rsidR="000C6BC0" w:rsidRPr="00197A2B" w:rsidRDefault="000C6BC0" w:rsidP="00D3060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0C6BC0" w:rsidRPr="00197A2B" w14:paraId="415D11C5" w14:textId="77777777" w:rsidTr="00E1762E">
        <w:trPr>
          <w:trHeight w:val="285"/>
        </w:trPr>
        <w:tc>
          <w:tcPr>
            <w:tcW w:w="569" w:type="dxa"/>
            <w:noWrap/>
            <w:vAlign w:val="center"/>
          </w:tcPr>
          <w:p w14:paraId="11A9DA4B" w14:textId="77777777" w:rsidR="000C6BC0" w:rsidRPr="00197A2B" w:rsidRDefault="000C6BC0" w:rsidP="000C6BC0">
            <w:pPr>
              <w:pStyle w:val="Odstavecseseznamem"/>
              <w:numPr>
                <w:ilvl w:val="0"/>
                <w:numId w:val="6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</w:tcPr>
          <w:p w14:paraId="3C283A8D" w14:textId="72588D8D" w:rsidR="000C6BC0" w:rsidRPr="00197A2B" w:rsidRDefault="000C6BC0" w:rsidP="00D30607">
            <w:pPr>
              <w:rPr>
                <w:iCs/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Předávací protokol, záruční list</w:t>
            </w:r>
          </w:p>
        </w:tc>
        <w:tc>
          <w:tcPr>
            <w:tcW w:w="1559" w:type="dxa"/>
            <w:noWrap/>
            <w:vAlign w:val="center"/>
          </w:tcPr>
          <w:p w14:paraId="6E5AFBC0" w14:textId="77777777" w:rsidR="000C6BC0" w:rsidRPr="00197A2B" w:rsidRDefault="000C6BC0" w:rsidP="00D30607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ano / ne</w:t>
            </w:r>
          </w:p>
        </w:tc>
        <w:tc>
          <w:tcPr>
            <w:tcW w:w="1985" w:type="dxa"/>
            <w:noWrap/>
            <w:vAlign w:val="center"/>
          </w:tcPr>
          <w:p w14:paraId="3378EE5C" w14:textId="77777777" w:rsidR="000C6BC0" w:rsidRPr="00197A2B" w:rsidRDefault="000C6BC0" w:rsidP="00D30607">
            <w:pPr>
              <w:jc w:val="center"/>
              <w:rPr>
                <w:sz w:val="22"/>
                <w:szCs w:val="22"/>
              </w:rPr>
            </w:pPr>
          </w:p>
        </w:tc>
      </w:tr>
      <w:tr w:rsidR="000C6BC0" w:rsidRPr="00197A2B" w14:paraId="2AD3E795" w14:textId="77777777" w:rsidTr="00E1762E">
        <w:trPr>
          <w:trHeight w:val="285"/>
        </w:trPr>
        <w:tc>
          <w:tcPr>
            <w:tcW w:w="569" w:type="dxa"/>
            <w:noWrap/>
            <w:vAlign w:val="center"/>
          </w:tcPr>
          <w:p w14:paraId="04576F04" w14:textId="77777777" w:rsidR="000C6BC0" w:rsidRPr="00197A2B" w:rsidRDefault="000C6BC0" w:rsidP="000C6BC0">
            <w:pPr>
              <w:pStyle w:val="Odstavecseseznamem"/>
              <w:numPr>
                <w:ilvl w:val="0"/>
                <w:numId w:val="6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</w:tcPr>
          <w:p w14:paraId="294A98AA" w14:textId="77777777" w:rsidR="000C6BC0" w:rsidRPr="00197A2B" w:rsidRDefault="000C6BC0" w:rsidP="00D30607">
            <w:pPr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Prohlášení o shodě</w:t>
            </w:r>
          </w:p>
        </w:tc>
        <w:tc>
          <w:tcPr>
            <w:tcW w:w="1559" w:type="dxa"/>
            <w:noWrap/>
            <w:vAlign w:val="center"/>
          </w:tcPr>
          <w:p w14:paraId="2DCF6BAE" w14:textId="77777777" w:rsidR="000C6BC0" w:rsidRPr="00197A2B" w:rsidRDefault="000C6BC0" w:rsidP="00D30607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ano / ne</w:t>
            </w:r>
          </w:p>
        </w:tc>
        <w:tc>
          <w:tcPr>
            <w:tcW w:w="1985" w:type="dxa"/>
            <w:noWrap/>
            <w:vAlign w:val="center"/>
          </w:tcPr>
          <w:p w14:paraId="0962B55A" w14:textId="77777777" w:rsidR="000C6BC0" w:rsidRPr="00197A2B" w:rsidRDefault="000C6BC0" w:rsidP="00D30607">
            <w:pPr>
              <w:jc w:val="center"/>
              <w:rPr>
                <w:sz w:val="22"/>
                <w:szCs w:val="22"/>
              </w:rPr>
            </w:pPr>
          </w:p>
        </w:tc>
      </w:tr>
      <w:tr w:rsidR="000C6BC0" w:rsidRPr="00197A2B" w14:paraId="0D7516CB" w14:textId="77777777" w:rsidTr="00E1762E">
        <w:trPr>
          <w:trHeight w:val="285"/>
        </w:trPr>
        <w:tc>
          <w:tcPr>
            <w:tcW w:w="569" w:type="dxa"/>
            <w:noWrap/>
            <w:vAlign w:val="center"/>
          </w:tcPr>
          <w:p w14:paraId="1E680736" w14:textId="77777777" w:rsidR="000C6BC0" w:rsidRPr="00197A2B" w:rsidRDefault="000C6BC0" w:rsidP="000C6BC0">
            <w:pPr>
              <w:pStyle w:val="Odstavecseseznamem"/>
              <w:numPr>
                <w:ilvl w:val="0"/>
                <w:numId w:val="6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</w:tcPr>
          <w:p w14:paraId="17E9726B" w14:textId="4B3ECFD1" w:rsidR="000C6BC0" w:rsidRPr="00197A2B" w:rsidRDefault="000C6BC0" w:rsidP="00D30607">
            <w:pPr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Návod k obsluze v tištěné podobě i el. podobě.</w:t>
            </w:r>
          </w:p>
        </w:tc>
        <w:tc>
          <w:tcPr>
            <w:tcW w:w="1559" w:type="dxa"/>
            <w:noWrap/>
            <w:vAlign w:val="center"/>
          </w:tcPr>
          <w:p w14:paraId="71D73781" w14:textId="77777777" w:rsidR="000C6BC0" w:rsidRPr="00197A2B" w:rsidRDefault="000C6BC0" w:rsidP="00D30607">
            <w:pPr>
              <w:jc w:val="center"/>
              <w:rPr>
                <w:sz w:val="22"/>
                <w:szCs w:val="22"/>
              </w:rPr>
            </w:pPr>
            <w:r w:rsidRPr="00197A2B">
              <w:rPr>
                <w:sz w:val="22"/>
                <w:szCs w:val="22"/>
              </w:rPr>
              <w:t>ano / ne</w:t>
            </w:r>
          </w:p>
        </w:tc>
        <w:tc>
          <w:tcPr>
            <w:tcW w:w="1985" w:type="dxa"/>
            <w:noWrap/>
            <w:vAlign w:val="center"/>
          </w:tcPr>
          <w:p w14:paraId="68793863" w14:textId="77777777" w:rsidR="000C6BC0" w:rsidRPr="00197A2B" w:rsidRDefault="000C6BC0" w:rsidP="00D30607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2DBA018" w14:textId="77777777" w:rsidR="000C6BC0" w:rsidRPr="00197A2B" w:rsidRDefault="000C6BC0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</w:p>
    <w:p w14:paraId="3EF6F4F2" w14:textId="6995233D" w:rsidR="00816553" w:rsidRDefault="00816553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  <w:r w:rsidRPr="00197A2B">
        <w:rPr>
          <w:sz w:val="22"/>
          <w:szCs w:val="22"/>
        </w:rPr>
        <w:t xml:space="preserve">V ………………..……….. dne …………..         </w:t>
      </w:r>
    </w:p>
    <w:p w14:paraId="788CB6D8" w14:textId="77777777" w:rsidR="00197A2B" w:rsidRDefault="00197A2B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</w:p>
    <w:p w14:paraId="069A44D3" w14:textId="77777777" w:rsidR="00197A2B" w:rsidRPr="00197A2B" w:rsidRDefault="00197A2B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</w:p>
    <w:p w14:paraId="7A402EA9" w14:textId="6DB2C05F" w:rsidR="0007490B" w:rsidRPr="00197A2B" w:rsidRDefault="00816553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  <w:r w:rsidRPr="00197A2B">
        <w:rPr>
          <w:sz w:val="22"/>
          <w:szCs w:val="22"/>
        </w:rPr>
        <w:tab/>
      </w:r>
      <w:r w:rsidRPr="00197A2B">
        <w:rPr>
          <w:sz w:val="22"/>
          <w:szCs w:val="22"/>
        </w:rPr>
        <w:tab/>
      </w:r>
      <w:r w:rsidRPr="00197A2B">
        <w:rPr>
          <w:sz w:val="22"/>
          <w:szCs w:val="22"/>
        </w:rPr>
        <w:tab/>
      </w:r>
      <w:r w:rsidRPr="00197A2B">
        <w:rPr>
          <w:sz w:val="22"/>
          <w:szCs w:val="22"/>
        </w:rPr>
        <w:tab/>
      </w:r>
      <w:r w:rsidRPr="00197A2B">
        <w:rPr>
          <w:sz w:val="22"/>
          <w:szCs w:val="22"/>
        </w:rPr>
        <w:tab/>
      </w:r>
      <w:r w:rsidRPr="00197A2B">
        <w:rPr>
          <w:sz w:val="22"/>
          <w:szCs w:val="22"/>
        </w:rPr>
        <w:tab/>
      </w:r>
      <w:r w:rsidR="0007490B" w:rsidRPr="00197A2B">
        <w:rPr>
          <w:sz w:val="22"/>
          <w:szCs w:val="22"/>
        </w:rPr>
        <w:tab/>
        <w:t xml:space="preserve">Jméno a </w:t>
      </w:r>
      <w:r w:rsidRPr="00197A2B">
        <w:rPr>
          <w:sz w:val="22"/>
          <w:szCs w:val="22"/>
        </w:rPr>
        <w:t xml:space="preserve">podpis osoby </w:t>
      </w:r>
    </w:p>
    <w:p w14:paraId="4DB80377" w14:textId="441D4D42" w:rsidR="00DC159D" w:rsidRPr="00197A2B" w:rsidRDefault="0007490B" w:rsidP="00662315">
      <w:pPr>
        <w:spacing w:before="120"/>
        <w:jc w:val="both"/>
        <w:rPr>
          <w:b/>
          <w:bCs/>
          <w:sz w:val="22"/>
          <w:szCs w:val="22"/>
        </w:rPr>
      </w:pPr>
      <w:r w:rsidRPr="00197A2B">
        <w:rPr>
          <w:sz w:val="22"/>
          <w:szCs w:val="22"/>
        </w:rPr>
        <w:tab/>
      </w:r>
      <w:r w:rsidRPr="00197A2B">
        <w:rPr>
          <w:sz w:val="22"/>
          <w:szCs w:val="22"/>
        </w:rPr>
        <w:tab/>
      </w:r>
      <w:r w:rsidRPr="00197A2B">
        <w:rPr>
          <w:sz w:val="22"/>
          <w:szCs w:val="22"/>
        </w:rPr>
        <w:tab/>
      </w:r>
      <w:r w:rsidRPr="00197A2B">
        <w:rPr>
          <w:sz w:val="22"/>
          <w:szCs w:val="22"/>
        </w:rPr>
        <w:tab/>
      </w:r>
      <w:r w:rsidRPr="00197A2B">
        <w:rPr>
          <w:sz w:val="22"/>
          <w:szCs w:val="22"/>
        </w:rPr>
        <w:tab/>
      </w:r>
      <w:r w:rsidRPr="00197A2B">
        <w:rPr>
          <w:sz w:val="22"/>
          <w:szCs w:val="22"/>
        </w:rPr>
        <w:tab/>
      </w:r>
      <w:r w:rsidR="00816553" w:rsidRPr="00197A2B">
        <w:rPr>
          <w:bCs/>
          <w:sz w:val="22"/>
          <w:szCs w:val="22"/>
        </w:rPr>
        <w:t>oprávněné jednat jménem účastník</w:t>
      </w:r>
      <w:r w:rsidR="00E41B84" w:rsidRPr="00197A2B">
        <w:rPr>
          <w:bCs/>
          <w:sz w:val="22"/>
          <w:szCs w:val="22"/>
        </w:rPr>
        <w:t>a</w:t>
      </w:r>
    </w:p>
    <w:sectPr w:rsidR="00DC159D" w:rsidRPr="00197A2B" w:rsidSect="00E1762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426" w:right="851" w:bottom="142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CF14F" w14:textId="77777777" w:rsidR="00234050" w:rsidRDefault="00234050">
      <w:r>
        <w:separator/>
      </w:r>
    </w:p>
  </w:endnote>
  <w:endnote w:type="continuationSeparator" w:id="0">
    <w:p w14:paraId="23339C64" w14:textId="77777777" w:rsidR="00234050" w:rsidRDefault="00234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">
    <w:altName w:val="Times New Roman"/>
    <w:panose1 w:val="00000000000000000000"/>
    <w:charset w:val="00"/>
    <w:family w:val="roman"/>
    <w:notTrueType/>
    <w:pitch w:val="default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yriadPro-Regular-Identity-H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3626B" w14:textId="0D1039AA" w:rsidR="007D52B8" w:rsidRDefault="00D94C67">
    <w:pPr>
      <w:tabs>
        <w:tab w:val="left" w:pos="4140"/>
        <w:tab w:val="right" w:pos="9180"/>
      </w:tabs>
      <w:ind w:right="-108"/>
      <w:rPr>
        <w:sz w:val="18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94D852E" wp14:editId="775182B4">
              <wp:simplePos x="0" y="0"/>
              <wp:positionH relativeFrom="column">
                <wp:posOffset>0</wp:posOffset>
              </wp:positionH>
              <wp:positionV relativeFrom="paragraph">
                <wp:posOffset>118745</wp:posOffset>
              </wp:positionV>
              <wp:extent cx="5829300" cy="0"/>
              <wp:effectExtent l="0" t="0" r="0" b="0"/>
              <wp:wrapNone/>
              <wp:docPr id="656558096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33333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C12566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35pt" to="459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" o:allowincell="f" strokecolor="#333" strokeweight=".5pt"/>
          </w:pict>
        </mc:Fallback>
      </mc:AlternateContent>
    </w:r>
  </w:p>
  <w:p w14:paraId="42337AC3" w14:textId="77777777" w:rsidR="007D52B8" w:rsidRDefault="007D52B8" w:rsidP="003F7066">
    <w:pPr>
      <w:ind w:left="7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479B1" w14:textId="1F784F91" w:rsidR="007D52B8" w:rsidRDefault="00D94C67">
    <w:pPr>
      <w:tabs>
        <w:tab w:val="left" w:pos="4140"/>
        <w:tab w:val="right" w:pos="9180"/>
      </w:tabs>
      <w:rPr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FB2954" wp14:editId="1667997F">
              <wp:simplePos x="0" y="0"/>
              <wp:positionH relativeFrom="column">
                <wp:posOffset>-36195</wp:posOffset>
              </wp:positionH>
              <wp:positionV relativeFrom="paragraph">
                <wp:posOffset>85090</wp:posOffset>
              </wp:positionV>
              <wp:extent cx="5899785" cy="0"/>
              <wp:effectExtent l="0" t="0" r="0" b="0"/>
              <wp:wrapNone/>
              <wp:docPr id="1967770799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997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22D268" id="Line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6.7pt" to="461.7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"/>
          </w:pict>
        </mc:Fallback>
      </mc:AlternateContent>
    </w:r>
  </w:p>
  <w:p w14:paraId="15ED45EF" w14:textId="77777777" w:rsidR="007D52B8" w:rsidRDefault="007D52B8" w:rsidP="003F706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00A7D" w14:textId="77777777" w:rsidR="00234050" w:rsidRDefault="00234050">
      <w:r>
        <w:separator/>
      </w:r>
    </w:p>
  </w:footnote>
  <w:footnote w:type="continuationSeparator" w:id="0">
    <w:p w14:paraId="7D38100F" w14:textId="77777777" w:rsidR="00234050" w:rsidRDefault="00234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CF7B2" w14:textId="1E426EEA" w:rsidR="007D52B8" w:rsidRPr="00E84479" w:rsidRDefault="007D52B8">
    <w:pPr>
      <w:rPr>
        <w:rFonts w:ascii="Arial" w:hAnsi="Arial"/>
        <w:sz w:val="16"/>
      </w:rPr>
    </w:pPr>
    <w:r w:rsidRPr="00E84479">
      <w:rPr>
        <w:rFonts w:ascii="Arial" w:hAnsi="Arial"/>
        <w:sz w:val="16"/>
      </w:rPr>
      <w:t xml:space="preserve">Zadávací podmínky </w:t>
    </w:r>
    <w:r w:rsidR="00895FFF" w:rsidRPr="00E84479">
      <w:rPr>
        <w:rFonts w:ascii="Arial" w:hAnsi="Arial"/>
        <w:sz w:val="16"/>
      </w:rPr>
      <w:t>– Dodávka</w:t>
    </w:r>
    <w:r w:rsidR="00EA1A91" w:rsidRPr="00E1762E">
      <w:rPr>
        <w:bCs/>
        <w:sz w:val="16"/>
        <w:szCs w:val="16"/>
      </w:rPr>
      <w:t xml:space="preserve"> </w:t>
    </w:r>
    <w:r w:rsidR="00710671">
      <w:rPr>
        <w:bCs/>
        <w:sz w:val="16"/>
        <w:szCs w:val="16"/>
      </w:rPr>
      <w:t xml:space="preserve">pokladače krajnic                                                                                                                                  </w:t>
    </w:r>
    <w:r w:rsidR="00084C36" w:rsidRPr="00E84479">
      <w:rPr>
        <w:rFonts w:ascii="Arial" w:hAnsi="Arial"/>
        <w:sz w:val="16"/>
      </w:rPr>
      <w:t>strana</w:t>
    </w:r>
    <w:r w:rsidRPr="00E84479">
      <w:rPr>
        <w:rFonts w:ascii="Arial" w:hAnsi="Arial"/>
        <w:sz w:val="16"/>
      </w:rPr>
      <w:t xml:space="preserve">: </w:t>
    </w:r>
    <w:r w:rsidRPr="00E84479">
      <w:rPr>
        <w:rStyle w:val="slostrnky"/>
        <w:sz w:val="16"/>
      </w:rPr>
      <w:fldChar w:fldCharType="begin"/>
    </w:r>
    <w:r w:rsidRPr="00E84479">
      <w:rPr>
        <w:rStyle w:val="slostrnky"/>
        <w:sz w:val="16"/>
      </w:rPr>
      <w:instrText xml:space="preserve"> PAGE </w:instrText>
    </w:r>
    <w:r w:rsidRPr="00E84479">
      <w:rPr>
        <w:rStyle w:val="slostrnky"/>
        <w:sz w:val="16"/>
      </w:rPr>
      <w:fldChar w:fldCharType="separate"/>
    </w:r>
    <w:r w:rsidR="00E071FE" w:rsidRPr="00E84479">
      <w:rPr>
        <w:rStyle w:val="slostrnky"/>
        <w:noProof/>
        <w:sz w:val="16"/>
      </w:rPr>
      <w:t>2</w:t>
    </w:r>
    <w:r w:rsidRPr="00E84479">
      <w:rPr>
        <w:rStyle w:val="slostrnky"/>
        <w:sz w:val="16"/>
      </w:rPr>
      <w:fldChar w:fldCharType="end"/>
    </w:r>
  </w:p>
  <w:p w14:paraId="45575B47" w14:textId="6CEA8425" w:rsidR="007D52B8" w:rsidRDefault="00D94C67">
    <w:pPr>
      <w:rPr>
        <w:rFonts w:ascii="Arial Black" w:hAnsi="Arial Black"/>
      </w:rPr>
    </w:pPr>
    <w:r>
      <w:rPr>
        <w:rFonts w:ascii="Arial Black" w:hAnsi="Arial Black"/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D7C6C24" wp14:editId="6734BAAE">
              <wp:simplePos x="0" y="0"/>
              <wp:positionH relativeFrom="column">
                <wp:posOffset>0</wp:posOffset>
              </wp:positionH>
              <wp:positionV relativeFrom="paragraph">
                <wp:posOffset>20320</wp:posOffset>
              </wp:positionV>
              <wp:extent cx="5829300" cy="0"/>
              <wp:effectExtent l="0" t="0" r="0" b="0"/>
              <wp:wrapNone/>
              <wp:docPr id="210600400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7E5554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45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" o:allowincell="f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7149E" w14:textId="002A0353" w:rsidR="00084C36" w:rsidRPr="002B7EB8" w:rsidRDefault="00084C36" w:rsidP="00BE209D">
    <w:pPr>
      <w:pStyle w:val="Zhlav"/>
      <w:rPr>
        <w:rFonts w:ascii="Arial" w:hAnsi="Arial"/>
        <w:sz w:val="16"/>
        <w:u w:val="single"/>
      </w:rPr>
    </w:pPr>
    <w:r w:rsidRPr="002B7EB8">
      <w:rPr>
        <w:rFonts w:ascii="Arial" w:hAnsi="Arial"/>
        <w:sz w:val="16"/>
        <w:u w:val="single"/>
      </w:rPr>
      <w:t>Za</w:t>
    </w:r>
    <w:r w:rsidR="00D9770A" w:rsidRPr="002B7EB8">
      <w:rPr>
        <w:rFonts w:ascii="Arial" w:hAnsi="Arial"/>
        <w:sz w:val="16"/>
        <w:u w:val="single"/>
      </w:rPr>
      <w:t xml:space="preserve">dávací podmínky –  </w:t>
    </w:r>
    <w:bookmarkStart w:id="3" w:name="_Hlk55215233"/>
    <w:r w:rsidR="00EA1A91" w:rsidRPr="00E1762E">
      <w:rPr>
        <w:bCs/>
        <w:sz w:val="16"/>
        <w:szCs w:val="16"/>
        <w:u w:val="single"/>
      </w:rPr>
      <w:t>Dodávka</w:t>
    </w:r>
    <w:r w:rsidR="00E84479">
      <w:rPr>
        <w:bCs/>
        <w:sz w:val="16"/>
        <w:szCs w:val="16"/>
        <w:u w:val="single"/>
      </w:rPr>
      <w:t xml:space="preserve"> </w:t>
    </w:r>
    <w:r w:rsidR="00710671">
      <w:rPr>
        <w:bCs/>
        <w:sz w:val="16"/>
        <w:szCs w:val="16"/>
        <w:u w:val="single"/>
      </w:rPr>
      <w:t>pokladače krajnic</w:t>
    </w:r>
    <w:r w:rsidR="001E5943" w:rsidRPr="00E1762E">
      <w:rPr>
        <w:rFonts w:ascii="Arial" w:hAnsi="Arial" w:cs="Arial"/>
        <w:sz w:val="16"/>
        <w:szCs w:val="16"/>
        <w:u w:val="single"/>
      </w:rPr>
      <w:t>“</w:t>
    </w:r>
    <w:r w:rsidR="001E5943" w:rsidRPr="00E1762E" w:rsidDel="009A51FF">
      <w:rPr>
        <w:rFonts w:ascii="Arial" w:hAnsi="Arial" w:cs="Arial"/>
        <w:sz w:val="16"/>
        <w:szCs w:val="16"/>
        <w:u w:val="single"/>
      </w:rPr>
      <w:t xml:space="preserve"> </w:t>
    </w:r>
    <w:r w:rsidR="001E5943" w:rsidRPr="00E1762E">
      <w:rPr>
        <w:rFonts w:ascii="Arial" w:hAnsi="Arial" w:cs="Arial"/>
        <w:sz w:val="16"/>
        <w:szCs w:val="16"/>
        <w:u w:val="single"/>
      </w:rPr>
      <w:t xml:space="preserve">    </w:t>
    </w:r>
    <w:r w:rsidR="00E84479">
      <w:rPr>
        <w:rFonts w:ascii="Arial" w:hAnsi="Arial" w:cs="Arial"/>
        <w:sz w:val="16"/>
        <w:szCs w:val="16"/>
        <w:u w:val="single"/>
      </w:rPr>
      <w:t xml:space="preserve">                                    </w:t>
    </w:r>
    <w:r w:rsidR="001E5943" w:rsidRPr="00E1762E">
      <w:rPr>
        <w:rFonts w:ascii="Arial" w:hAnsi="Arial" w:cs="Arial"/>
        <w:sz w:val="16"/>
        <w:szCs w:val="16"/>
        <w:u w:val="single"/>
      </w:rPr>
      <w:t xml:space="preserve">   </w:t>
    </w:r>
    <w:r w:rsidR="00EA1A91">
      <w:rPr>
        <w:rFonts w:ascii="Arial" w:hAnsi="Arial" w:cs="Arial"/>
        <w:sz w:val="16"/>
        <w:szCs w:val="16"/>
        <w:u w:val="single"/>
      </w:rPr>
      <w:t xml:space="preserve">                                                                            </w:t>
    </w:r>
    <w:r w:rsidR="001E5943" w:rsidRPr="00E1762E">
      <w:rPr>
        <w:rFonts w:ascii="Arial" w:hAnsi="Arial" w:cs="Arial"/>
        <w:sz w:val="16"/>
        <w:szCs w:val="16"/>
        <w:u w:val="single"/>
      </w:rPr>
      <w:t xml:space="preserve">  </w:t>
    </w:r>
    <w:r w:rsidR="001E5943" w:rsidRPr="002B7EB8">
      <w:rPr>
        <w:rFonts w:ascii="Arial" w:hAnsi="Arial"/>
        <w:sz w:val="16"/>
        <w:u w:val="single"/>
      </w:rPr>
      <w:t>strana: 1</w:t>
    </w:r>
    <w:bookmarkEnd w:id="3"/>
    <w:r w:rsidR="008631FC" w:rsidRPr="002B7EB8">
      <w:rPr>
        <w:rFonts w:ascii="Arial" w:hAnsi="Arial"/>
        <w:sz w:val="16"/>
        <w:u w:val="single"/>
      </w:rP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27E504C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680130F"/>
    <w:multiLevelType w:val="hybridMultilevel"/>
    <w:tmpl w:val="FFFFFFFF"/>
    <w:lvl w:ilvl="0" w:tplc="7C1EE90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iCs w:val="0"/>
        <w:color w:val="auto"/>
        <w:sz w:val="24"/>
        <w:szCs w:val="24"/>
      </w:rPr>
    </w:lvl>
    <w:lvl w:ilvl="1" w:tplc="8C1449E6">
      <w:numFmt w:val="bullet"/>
      <w:lvlText w:val="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FA37F1"/>
    <w:multiLevelType w:val="hybridMultilevel"/>
    <w:tmpl w:val="FC781C38"/>
    <w:lvl w:ilvl="0" w:tplc="887EE310">
      <w:start w:val="1"/>
      <w:numFmt w:val="decimal"/>
      <w:lvlText w:val="%1."/>
      <w:lvlJc w:val="left"/>
      <w:pPr>
        <w:ind w:left="227" w:firstLine="57"/>
      </w:pPr>
      <w:rPr>
        <w:rFonts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42637"/>
    <w:multiLevelType w:val="hybridMultilevel"/>
    <w:tmpl w:val="7FCE7334"/>
    <w:lvl w:ilvl="0" w:tplc="25D48FE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FE2497"/>
    <w:multiLevelType w:val="hybridMultilevel"/>
    <w:tmpl w:val="CEBA4774"/>
    <w:lvl w:ilvl="0" w:tplc="8C18DC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40615"/>
    <w:multiLevelType w:val="hybridMultilevel"/>
    <w:tmpl w:val="1EDAD258"/>
    <w:lvl w:ilvl="0" w:tplc="D3807CEC">
      <w:start w:val="1"/>
      <w:numFmt w:val="bullet"/>
      <w:lvlText w:val=""/>
      <w:lvlJc w:val="left"/>
      <w:pPr>
        <w:tabs>
          <w:tab w:val="num" w:pos="700"/>
        </w:tabs>
        <w:ind w:left="1040" w:hanging="34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126B5104"/>
    <w:multiLevelType w:val="hybridMultilevel"/>
    <w:tmpl w:val="83AE2882"/>
    <w:lvl w:ilvl="0" w:tplc="4FC8303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4A78A2"/>
    <w:multiLevelType w:val="hybridMultilevel"/>
    <w:tmpl w:val="7D3E5A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D16DF6"/>
    <w:multiLevelType w:val="hybridMultilevel"/>
    <w:tmpl w:val="AA20361A"/>
    <w:lvl w:ilvl="0" w:tplc="0405000F">
      <w:start w:val="1"/>
      <w:numFmt w:val="decimal"/>
      <w:lvlText w:val="%1."/>
      <w:lvlJc w:val="left"/>
      <w:pPr>
        <w:ind w:left="5040" w:hanging="360"/>
      </w:pPr>
    </w:lvl>
    <w:lvl w:ilvl="1" w:tplc="04050019" w:tentative="1">
      <w:start w:val="1"/>
      <w:numFmt w:val="lowerLetter"/>
      <w:lvlText w:val="%2."/>
      <w:lvlJc w:val="left"/>
      <w:pPr>
        <w:ind w:left="5760" w:hanging="360"/>
      </w:pPr>
    </w:lvl>
    <w:lvl w:ilvl="2" w:tplc="0405001B" w:tentative="1">
      <w:start w:val="1"/>
      <w:numFmt w:val="lowerRoman"/>
      <w:lvlText w:val="%3."/>
      <w:lvlJc w:val="right"/>
      <w:pPr>
        <w:ind w:left="6480" w:hanging="180"/>
      </w:pPr>
    </w:lvl>
    <w:lvl w:ilvl="3" w:tplc="0405000F" w:tentative="1">
      <w:start w:val="1"/>
      <w:numFmt w:val="decimal"/>
      <w:lvlText w:val="%4."/>
      <w:lvlJc w:val="left"/>
      <w:pPr>
        <w:ind w:left="7200" w:hanging="360"/>
      </w:pPr>
    </w:lvl>
    <w:lvl w:ilvl="4" w:tplc="04050019" w:tentative="1">
      <w:start w:val="1"/>
      <w:numFmt w:val="lowerLetter"/>
      <w:lvlText w:val="%5."/>
      <w:lvlJc w:val="left"/>
      <w:pPr>
        <w:ind w:left="7920" w:hanging="360"/>
      </w:pPr>
    </w:lvl>
    <w:lvl w:ilvl="5" w:tplc="0405001B" w:tentative="1">
      <w:start w:val="1"/>
      <w:numFmt w:val="lowerRoman"/>
      <w:lvlText w:val="%6."/>
      <w:lvlJc w:val="right"/>
      <w:pPr>
        <w:ind w:left="8640" w:hanging="180"/>
      </w:pPr>
    </w:lvl>
    <w:lvl w:ilvl="6" w:tplc="0405000F" w:tentative="1">
      <w:start w:val="1"/>
      <w:numFmt w:val="decimal"/>
      <w:lvlText w:val="%7."/>
      <w:lvlJc w:val="left"/>
      <w:pPr>
        <w:ind w:left="9360" w:hanging="360"/>
      </w:pPr>
    </w:lvl>
    <w:lvl w:ilvl="7" w:tplc="04050019" w:tentative="1">
      <w:start w:val="1"/>
      <w:numFmt w:val="lowerLetter"/>
      <w:lvlText w:val="%8."/>
      <w:lvlJc w:val="left"/>
      <w:pPr>
        <w:ind w:left="10080" w:hanging="360"/>
      </w:pPr>
    </w:lvl>
    <w:lvl w:ilvl="8" w:tplc="040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2" w15:restartNumberingAfterBreak="0">
    <w:nsid w:val="1E333A0E"/>
    <w:multiLevelType w:val="hybridMultilevel"/>
    <w:tmpl w:val="B914D496"/>
    <w:lvl w:ilvl="0" w:tplc="26921DB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1F151D73"/>
    <w:multiLevelType w:val="hybridMultilevel"/>
    <w:tmpl w:val="80465F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D767C"/>
    <w:multiLevelType w:val="hybridMultilevel"/>
    <w:tmpl w:val="F8D247FC"/>
    <w:lvl w:ilvl="0" w:tplc="46B613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1017E3"/>
    <w:multiLevelType w:val="hybridMultilevel"/>
    <w:tmpl w:val="41C222D4"/>
    <w:lvl w:ilvl="0" w:tplc="D3807CEC">
      <w:start w:val="1"/>
      <w:numFmt w:val="bullet"/>
      <w:lvlText w:val=""/>
      <w:lvlJc w:val="left"/>
      <w:pPr>
        <w:tabs>
          <w:tab w:val="num" w:pos="340"/>
        </w:tabs>
        <w:ind w:left="680" w:hanging="34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850722"/>
    <w:multiLevelType w:val="multilevel"/>
    <w:tmpl w:val="C4BE1E7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AB7702C"/>
    <w:multiLevelType w:val="hybridMultilevel"/>
    <w:tmpl w:val="103893B0"/>
    <w:lvl w:ilvl="0" w:tplc="4DFAEA06">
      <w:start w:val="1"/>
      <w:numFmt w:val="decimal"/>
      <w:lvlText w:val="%1."/>
      <w:lvlJc w:val="left"/>
      <w:pPr>
        <w:ind w:left="786" w:hanging="360"/>
      </w:pPr>
      <w:rPr>
        <w:b w:val="0"/>
        <w:strike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2AE2496E"/>
    <w:multiLevelType w:val="hybridMultilevel"/>
    <w:tmpl w:val="84285986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F0202E"/>
    <w:multiLevelType w:val="multilevel"/>
    <w:tmpl w:val="71B6E82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EF24578"/>
    <w:multiLevelType w:val="hybridMultilevel"/>
    <w:tmpl w:val="DCAEB7CC"/>
    <w:lvl w:ilvl="0" w:tplc="3F2CE5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920750"/>
    <w:multiLevelType w:val="hybridMultilevel"/>
    <w:tmpl w:val="8460E388"/>
    <w:lvl w:ilvl="0" w:tplc="D3807CEC">
      <w:start w:val="1"/>
      <w:numFmt w:val="bullet"/>
      <w:lvlText w:val=""/>
      <w:lvlJc w:val="left"/>
      <w:pPr>
        <w:tabs>
          <w:tab w:val="num" w:pos="340"/>
        </w:tabs>
        <w:ind w:left="680" w:hanging="34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B42CF"/>
    <w:multiLevelType w:val="hybridMultilevel"/>
    <w:tmpl w:val="8516189E"/>
    <w:lvl w:ilvl="0" w:tplc="025CDE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5B4CBE"/>
    <w:multiLevelType w:val="hybridMultilevel"/>
    <w:tmpl w:val="A28EB6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FE2797"/>
    <w:multiLevelType w:val="hybridMultilevel"/>
    <w:tmpl w:val="19F2AD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226C76"/>
    <w:multiLevelType w:val="hybridMultilevel"/>
    <w:tmpl w:val="76307F22"/>
    <w:lvl w:ilvl="0" w:tplc="0405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6" w15:restartNumberingAfterBreak="0">
    <w:nsid w:val="3D360DFC"/>
    <w:multiLevelType w:val="hybridMultilevel"/>
    <w:tmpl w:val="E060751A"/>
    <w:lvl w:ilvl="0" w:tplc="854057E6">
      <w:start w:val="1"/>
      <w:numFmt w:val="bullet"/>
      <w:lvlText w:val=""/>
      <w:lvlJc w:val="left"/>
      <w:pPr>
        <w:tabs>
          <w:tab w:val="num" w:pos="757"/>
        </w:tabs>
        <w:ind w:left="737" w:hanging="34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7824CD"/>
    <w:multiLevelType w:val="multilevel"/>
    <w:tmpl w:val="54C4498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5B273FB"/>
    <w:multiLevelType w:val="hybridMultilevel"/>
    <w:tmpl w:val="6F9AF3C8"/>
    <w:lvl w:ilvl="0" w:tplc="06960A96">
      <w:start w:val="5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BA16D7"/>
    <w:multiLevelType w:val="hybridMultilevel"/>
    <w:tmpl w:val="B3487E3E"/>
    <w:lvl w:ilvl="0" w:tplc="14DA34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5D48FE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CD3064"/>
    <w:multiLevelType w:val="hybridMultilevel"/>
    <w:tmpl w:val="57A47FBC"/>
    <w:lvl w:ilvl="0" w:tplc="0405000F">
      <w:start w:val="1"/>
      <w:numFmt w:val="decimal"/>
      <w:lvlText w:val="%1."/>
      <w:lvlJc w:val="left"/>
      <w:pPr>
        <w:ind w:left="1259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31" w15:restartNumberingAfterBreak="0">
    <w:nsid w:val="4B203CB3"/>
    <w:multiLevelType w:val="hybridMultilevel"/>
    <w:tmpl w:val="6B16C1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262BEB"/>
    <w:multiLevelType w:val="hybridMultilevel"/>
    <w:tmpl w:val="3FCE2B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2E5380"/>
    <w:multiLevelType w:val="hybridMultilevel"/>
    <w:tmpl w:val="1B60A060"/>
    <w:lvl w:ilvl="0" w:tplc="040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 w15:restartNumberingAfterBreak="0">
    <w:nsid w:val="4FFD6BC7"/>
    <w:multiLevelType w:val="hybridMultilevel"/>
    <w:tmpl w:val="08AC1244"/>
    <w:lvl w:ilvl="0" w:tplc="2B1C2678">
      <w:start w:val="1"/>
      <w:numFmt w:val="decimal"/>
      <w:lvlText w:val="%1."/>
      <w:lvlJc w:val="left"/>
      <w:pPr>
        <w:ind w:left="720" w:hanging="360"/>
      </w:pPr>
      <w:rPr>
        <w:rFonts w:ascii="A" w:hAnsi="A" w:hint="default"/>
        <w:b w:val="0"/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14530B"/>
    <w:multiLevelType w:val="multilevel"/>
    <w:tmpl w:val="AB94D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6" w15:restartNumberingAfterBreak="0">
    <w:nsid w:val="50FD3D5A"/>
    <w:multiLevelType w:val="hybridMultilevel"/>
    <w:tmpl w:val="07C46EEC"/>
    <w:lvl w:ilvl="0" w:tplc="DBF0185A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673"/>
    <w:multiLevelType w:val="hybridMultilevel"/>
    <w:tmpl w:val="69A44066"/>
    <w:lvl w:ilvl="0" w:tplc="901AADBA">
      <w:start w:val="3"/>
      <w:numFmt w:val="lowerLetter"/>
      <w:lvlText w:val="%1)"/>
      <w:lvlJc w:val="left"/>
      <w:pPr>
        <w:ind w:left="1068" w:hanging="360"/>
      </w:pPr>
      <w:rPr>
        <w:rFonts w:hint="default"/>
        <w:color w:val="00000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5A0F4ADD"/>
    <w:multiLevelType w:val="hybridMultilevel"/>
    <w:tmpl w:val="7E0E5600"/>
    <w:lvl w:ilvl="0" w:tplc="0405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25484E"/>
    <w:multiLevelType w:val="hybridMultilevel"/>
    <w:tmpl w:val="55B67764"/>
    <w:lvl w:ilvl="0" w:tplc="611833DA">
      <w:start w:val="1"/>
      <w:numFmt w:val="decimal"/>
      <w:lvlText w:val="1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133783"/>
    <w:multiLevelType w:val="hybridMultilevel"/>
    <w:tmpl w:val="07C46EEC"/>
    <w:lvl w:ilvl="0" w:tplc="DBF0185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884EF9"/>
    <w:multiLevelType w:val="hybridMultilevel"/>
    <w:tmpl w:val="08AC124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" w:hAnsi="A"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603B2"/>
    <w:multiLevelType w:val="hybridMultilevel"/>
    <w:tmpl w:val="3BA6B644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AAF1A1F"/>
    <w:multiLevelType w:val="multilevel"/>
    <w:tmpl w:val="1E2275CE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20"/>
        <w:szCs w:val="20"/>
      </w:rPr>
    </w:lvl>
  </w:abstractNum>
  <w:abstractNum w:abstractNumId="44" w15:restartNumberingAfterBreak="0">
    <w:nsid w:val="6B637960"/>
    <w:multiLevelType w:val="hybridMultilevel"/>
    <w:tmpl w:val="66B4A70E"/>
    <w:lvl w:ilvl="0" w:tplc="0405000F">
      <w:start w:val="1"/>
      <w:numFmt w:val="decimal"/>
      <w:lvlText w:val="%1."/>
      <w:lvlJc w:val="left"/>
      <w:pPr>
        <w:ind w:left="8280" w:hanging="360"/>
      </w:pPr>
    </w:lvl>
    <w:lvl w:ilvl="1" w:tplc="04050019" w:tentative="1">
      <w:start w:val="1"/>
      <w:numFmt w:val="lowerLetter"/>
      <w:lvlText w:val="%2."/>
      <w:lvlJc w:val="left"/>
      <w:pPr>
        <w:ind w:left="9000" w:hanging="360"/>
      </w:pPr>
    </w:lvl>
    <w:lvl w:ilvl="2" w:tplc="0405001B" w:tentative="1">
      <w:start w:val="1"/>
      <w:numFmt w:val="lowerRoman"/>
      <w:lvlText w:val="%3."/>
      <w:lvlJc w:val="right"/>
      <w:pPr>
        <w:ind w:left="9720" w:hanging="180"/>
      </w:pPr>
    </w:lvl>
    <w:lvl w:ilvl="3" w:tplc="0405000F" w:tentative="1">
      <w:start w:val="1"/>
      <w:numFmt w:val="decimal"/>
      <w:lvlText w:val="%4."/>
      <w:lvlJc w:val="left"/>
      <w:pPr>
        <w:ind w:left="10440" w:hanging="360"/>
      </w:pPr>
    </w:lvl>
    <w:lvl w:ilvl="4" w:tplc="04050019" w:tentative="1">
      <w:start w:val="1"/>
      <w:numFmt w:val="lowerLetter"/>
      <w:lvlText w:val="%5."/>
      <w:lvlJc w:val="left"/>
      <w:pPr>
        <w:ind w:left="11160" w:hanging="360"/>
      </w:pPr>
    </w:lvl>
    <w:lvl w:ilvl="5" w:tplc="0405001B" w:tentative="1">
      <w:start w:val="1"/>
      <w:numFmt w:val="lowerRoman"/>
      <w:lvlText w:val="%6."/>
      <w:lvlJc w:val="right"/>
      <w:pPr>
        <w:ind w:left="11880" w:hanging="180"/>
      </w:pPr>
    </w:lvl>
    <w:lvl w:ilvl="6" w:tplc="0405000F" w:tentative="1">
      <w:start w:val="1"/>
      <w:numFmt w:val="decimal"/>
      <w:lvlText w:val="%7."/>
      <w:lvlJc w:val="left"/>
      <w:pPr>
        <w:ind w:left="12600" w:hanging="360"/>
      </w:pPr>
    </w:lvl>
    <w:lvl w:ilvl="7" w:tplc="04050019" w:tentative="1">
      <w:start w:val="1"/>
      <w:numFmt w:val="lowerLetter"/>
      <w:lvlText w:val="%8."/>
      <w:lvlJc w:val="left"/>
      <w:pPr>
        <w:ind w:left="13320" w:hanging="360"/>
      </w:pPr>
    </w:lvl>
    <w:lvl w:ilvl="8" w:tplc="0405001B" w:tentative="1">
      <w:start w:val="1"/>
      <w:numFmt w:val="lowerRoman"/>
      <w:lvlText w:val="%9."/>
      <w:lvlJc w:val="right"/>
      <w:pPr>
        <w:ind w:left="14040" w:hanging="180"/>
      </w:pPr>
    </w:lvl>
  </w:abstractNum>
  <w:abstractNum w:abstractNumId="45" w15:restartNumberingAfterBreak="0">
    <w:nsid w:val="6BBF572F"/>
    <w:multiLevelType w:val="hybridMultilevel"/>
    <w:tmpl w:val="5B7E7E0A"/>
    <w:lvl w:ilvl="0" w:tplc="040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3223E62"/>
    <w:multiLevelType w:val="hybridMultilevel"/>
    <w:tmpl w:val="008AF570"/>
    <w:lvl w:ilvl="0" w:tplc="BFCEC2D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892F25"/>
    <w:multiLevelType w:val="multilevel"/>
    <w:tmpl w:val="9FA61292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5E06759"/>
    <w:multiLevelType w:val="hybridMultilevel"/>
    <w:tmpl w:val="616E564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5A2B83"/>
    <w:multiLevelType w:val="hybridMultilevel"/>
    <w:tmpl w:val="053662AC"/>
    <w:lvl w:ilvl="0" w:tplc="46B613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BA76DF"/>
    <w:multiLevelType w:val="multilevel"/>
    <w:tmpl w:val="CF36CD84"/>
    <w:lvl w:ilvl="0">
      <w:start w:val="8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63"/>
        </w:tabs>
        <w:ind w:left="1063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783"/>
        </w:tabs>
        <w:ind w:left="178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03"/>
        </w:tabs>
        <w:ind w:left="250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23"/>
        </w:tabs>
        <w:ind w:left="3223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43"/>
        </w:tabs>
        <w:ind w:left="394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63"/>
        </w:tabs>
        <w:ind w:left="466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383"/>
        </w:tabs>
        <w:ind w:left="5383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03"/>
        </w:tabs>
        <w:ind w:left="6103" w:hanging="360"/>
      </w:pPr>
      <w:rPr>
        <w:rFonts w:ascii="Wingdings" w:hAnsi="Wingdings" w:hint="default"/>
      </w:rPr>
    </w:lvl>
  </w:abstractNum>
  <w:abstractNum w:abstractNumId="51" w15:restartNumberingAfterBreak="0">
    <w:nsid w:val="77C62E12"/>
    <w:multiLevelType w:val="hybridMultilevel"/>
    <w:tmpl w:val="8EEA5486"/>
    <w:lvl w:ilvl="0" w:tplc="D3807CEC">
      <w:start w:val="1"/>
      <w:numFmt w:val="bullet"/>
      <w:lvlText w:val=""/>
      <w:lvlJc w:val="left"/>
      <w:pPr>
        <w:tabs>
          <w:tab w:val="num" w:pos="340"/>
        </w:tabs>
        <w:ind w:left="680" w:hanging="340"/>
      </w:pPr>
      <w:rPr>
        <w:rFonts w:ascii="Symbol" w:eastAsia="Times New Roman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9820AE"/>
    <w:multiLevelType w:val="multilevel"/>
    <w:tmpl w:val="EDA8DCB4"/>
    <w:lvl w:ilvl="0">
      <w:start w:val="1"/>
      <w:numFmt w:val="decimal"/>
      <w:pStyle w:val="seznam1"/>
      <w:suff w:val="space"/>
      <w:lvlText w:val="%1."/>
      <w:lvlJc w:val="left"/>
      <w:pPr>
        <w:ind w:left="907" w:hanging="90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1.%2"/>
      <w:lvlJc w:val="left"/>
      <w:pPr>
        <w:tabs>
          <w:tab w:val="num" w:pos="1758"/>
        </w:tabs>
        <w:ind w:left="1758" w:hanging="1361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37"/>
        </w:tabs>
        <w:ind w:left="162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12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17"/>
        </w:tabs>
        <w:ind w:left="262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13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7"/>
        </w:tabs>
        <w:ind w:left="363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14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77"/>
        </w:tabs>
        <w:ind w:left="4717" w:hanging="1440"/>
      </w:pPr>
      <w:rPr>
        <w:rFonts w:cs="Times New Roman" w:hint="default"/>
      </w:rPr>
    </w:lvl>
  </w:abstractNum>
  <w:abstractNum w:abstractNumId="53" w15:restartNumberingAfterBreak="0">
    <w:nsid w:val="7C8D6EF2"/>
    <w:multiLevelType w:val="hybridMultilevel"/>
    <w:tmpl w:val="8598A95E"/>
    <w:lvl w:ilvl="0" w:tplc="4DFAEA06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C0DE82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8F41A3"/>
    <w:multiLevelType w:val="hybridMultilevel"/>
    <w:tmpl w:val="AE269E4C"/>
    <w:lvl w:ilvl="0" w:tplc="D3807CEC">
      <w:start w:val="1"/>
      <w:numFmt w:val="bullet"/>
      <w:lvlText w:val=""/>
      <w:lvlJc w:val="left"/>
      <w:pPr>
        <w:tabs>
          <w:tab w:val="num" w:pos="340"/>
        </w:tabs>
        <w:ind w:left="680" w:hanging="34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1449295">
    <w:abstractNumId w:val="0"/>
    <w:lvlOverride w:ilvl="0">
      <w:lvl w:ilvl="0">
        <w:start w:val="1"/>
        <w:numFmt w:val="bullet"/>
        <w:lvlText w:val=""/>
        <w:legacy w:legacy="1" w:legacySpace="0" w:legacyIndent="397"/>
        <w:lvlJc w:val="left"/>
        <w:pPr>
          <w:ind w:left="397" w:hanging="397"/>
        </w:pPr>
        <w:rPr>
          <w:rFonts w:ascii="Symbol" w:hAnsi="Symbol" w:hint="default"/>
        </w:rPr>
      </w:lvl>
    </w:lvlOverride>
  </w:num>
  <w:num w:numId="2" w16cid:durableId="715086047">
    <w:abstractNumId w:val="3"/>
  </w:num>
  <w:num w:numId="3" w16cid:durableId="823473901">
    <w:abstractNumId w:val="50"/>
  </w:num>
  <w:num w:numId="4" w16cid:durableId="1368414011">
    <w:abstractNumId w:val="26"/>
  </w:num>
  <w:num w:numId="5" w16cid:durableId="1296257766">
    <w:abstractNumId w:val="14"/>
  </w:num>
  <w:num w:numId="6" w16cid:durableId="323165604">
    <w:abstractNumId w:val="49"/>
  </w:num>
  <w:num w:numId="7" w16cid:durableId="1551259126">
    <w:abstractNumId w:val="29"/>
  </w:num>
  <w:num w:numId="8" w16cid:durableId="1990091578">
    <w:abstractNumId w:val="6"/>
  </w:num>
  <w:num w:numId="9" w16cid:durableId="1649548904">
    <w:abstractNumId w:val="15"/>
  </w:num>
  <w:num w:numId="10" w16cid:durableId="1134714239">
    <w:abstractNumId w:val="54"/>
  </w:num>
  <w:num w:numId="11" w16cid:durableId="167067224">
    <w:abstractNumId w:val="51"/>
  </w:num>
  <w:num w:numId="12" w16cid:durableId="2025205383">
    <w:abstractNumId w:val="21"/>
  </w:num>
  <w:num w:numId="13" w16cid:durableId="926038209">
    <w:abstractNumId w:val="9"/>
  </w:num>
  <w:num w:numId="14" w16cid:durableId="2134902905">
    <w:abstractNumId w:val="43"/>
  </w:num>
  <w:num w:numId="15" w16cid:durableId="77216462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4731173">
    <w:abstractNumId w:val="20"/>
  </w:num>
  <w:num w:numId="17" w16cid:durableId="1519387441">
    <w:abstractNumId w:val="22"/>
  </w:num>
  <w:num w:numId="18" w16cid:durableId="720329015">
    <w:abstractNumId w:val="27"/>
  </w:num>
  <w:num w:numId="19" w16cid:durableId="171091115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40011143">
    <w:abstractNumId w:val="2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21" w16cid:durableId="194125599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22" w16cid:durableId="1227061434">
    <w:abstractNumId w:val="7"/>
  </w:num>
  <w:num w:numId="23" w16cid:durableId="1545829881">
    <w:abstractNumId w:val="33"/>
  </w:num>
  <w:num w:numId="24" w16cid:durableId="2127263620">
    <w:abstractNumId w:val="25"/>
  </w:num>
  <w:num w:numId="25" w16cid:durableId="1254120037">
    <w:abstractNumId w:val="16"/>
  </w:num>
  <w:num w:numId="26" w16cid:durableId="547883679">
    <w:abstractNumId w:val="8"/>
  </w:num>
  <w:num w:numId="27" w16cid:durableId="456148844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2839596">
    <w:abstractNumId w:val="47"/>
  </w:num>
  <w:num w:numId="29" w16cid:durableId="728504590">
    <w:abstractNumId w:val="12"/>
  </w:num>
  <w:num w:numId="30" w16cid:durableId="1386878941">
    <w:abstractNumId w:val="28"/>
  </w:num>
  <w:num w:numId="31" w16cid:durableId="642546029">
    <w:abstractNumId w:val="38"/>
  </w:num>
  <w:num w:numId="32" w16cid:durableId="424957233">
    <w:abstractNumId w:val="31"/>
  </w:num>
  <w:num w:numId="33" w16cid:durableId="329069556">
    <w:abstractNumId w:val="19"/>
  </w:num>
  <w:num w:numId="34" w16cid:durableId="1743408279">
    <w:abstractNumId w:val="32"/>
  </w:num>
  <w:num w:numId="35" w16cid:durableId="223949018">
    <w:abstractNumId w:val="52"/>
  </w:num>
  <w:num w:numId="36" w16cid:durableId="1299337865">
    <w:abstractNumId w:val="44"/>
  </w:num>
  <w:num w:numId="37" w16cid:durableId="613825614">
    <w:abstractNumId w:val="36"/>
  </w:num>
  <w:num w:numId="38" w16cid:durableId="768547767">
    <w:abstractNumId w:val="45"/>
  </w:num>
  <w:num w:numId="39" w16cid:durableId="1917737001">
    <w:abstractNumId w:val="23"/>
  </w:num>
  <w:num w:numId="40" w16cid:durableId="1483425229">
    <w:abstractNumId w:val="40"/>
  </w:num>
  <w:num w:numId="41" w16cid:durableId="40716106">
    <w:abstractNumId w:val="11"/>
  </w:num>
  <w:num w:numId="42" w16cid:durableId="482742774">
    <w:abstractNumId w:val="39"/>
  </w:num>
  <w:num w:numId="43" w16cid:durableId="930893520">
    <w:abstractNumId w:val="1"/>
  </w:num>
  <w:num w:numId="44" w16cid:durableId="1060905819">
    <w:abstractNumId w:val="2"/>
  </w:num>
  <w:num w:numId="45" w16cid:durableId="276714271">
    <w:abstractNumId w:val="35"/>
  </w:num>
  <w:num w:numId="46" w16cid:durableId="375662148">
    <w:abstractNumId w:val="30"/>
  </w:num>
  <w:num w:numId="47" w16cid:durableId="1096486661">
    <w:abstractNumId w:val="37"/>
  </w:num>
  <w:num w:numId="48" w16cid:durableId="2276896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97002734">
    <w:abstractNumId w:val="41"/>
  </w:num>
  <w:num w:numId="50" w16cid:durableId="82338770">
    <w:abstractNumId w:val="17"/>
  </w:num>
  <w:num w:numId="51" w16cid:durableId="1739401166">
    <w:abstractNumId w:val="24"/>
  </w:num>
  <w:num w:numId="52" w16cid:durableId="1483347946">
    <w:abstractNumId w:val="18"/>
  </w:num>
  <w:num w:numId="53" w16cid:durableId="1949776040">
    <w:abstractNumId w:val="13"/>
  </w:num>
  <w:num w:numId="54" w16cid:durableId="1767311269">
    <w:abstractNumId w:val="53"/>
  </w:num>
  <w:num w:numId="55" w16cid:durableId="1885750336">
    <w:abstractNumId w:val="5"/>
  </w:num>
  <w:num w:numId="56" w16cid:durableId="838545728">
    <w:abstractNumId w:val="4"/>
  </w:num>
  <w:num w:numId="57" w16cid:durableId="420639857">
    <w:abstractNumId w:val="10"/>
  </w:num>
  <w:num w:numId="58" w16cid:durableId="100613469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5256367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99266742">
    <w:abstractNumId w:val="4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A54"/>
    <w:rsid w:val="00000676"/>
    <w:rsid w:val="000065DF"/>
    <w:rsid w:val="00011CE9"/>
    <w:rsid w:val="000120D2"/>
    <w:rsid w:val="00013E25"/>
    <w:rsid w:val="00014E40"/>
    <w:rsid w:val="00017654"/>
    <w:rsid w:val="000321BE"/>
    <w:rsid w:val="00034DD9"/>
    <w:rsid w:val="00035CAC"/>
    <w:rsid w:val="00040E45"/>
    <w:rsid w:val="0005313C"/>
    <w:rsid w:val="00053818"/>
    <w:rsid w:val="00057286"/>
    <w:rsid w:val="0006280D"/>
    <w:rsid w:val="00063505"/>
    <w:rsid w:val="00063D09"/>
    <w:rsid w:val="00065B92"/>
    <w:rsid w:val="00074578"/>
    <w:rsid w:val="0007490B"/>
    <w:rsid w:val="00076ECE"/>
    <w:rsid w:val="00077FE1"/>
    <w:rsid w:val="00081179"/>
    <w:rsid w:val="00084C36"/>
    <w:rsid w:val="0008608C"/>
    <w:rsid w:val="000867E3"/>
    <w:rsid w:val="000900F1"/>
    <w:rsid w:val="000908B3"/>
    <w:rsid w:val="00091C1E"/>
    <w:rsid w:val="00097560"/>
    <w:rsid w:val="000A4D02"/>
    <w:rsid w:val="000A51D9"/>
    <w:rsid w:val="000B44CB"/>
    <w:rsid w:val="000B6C7C"/>
    <w:rsid w:val="000B7481"/>
    <w:rsid w:val="000B7F27"/>
    <w:rsid w:val="000C2033"/>
    <w:rsid w:val="000C2539"/>
    <w:rsid w:val="000C2E58"/>
    <w:rsid w:val="000C6BC0"/>
    <w:rsid w:val="000D00D6"/>
    <w:rsid w:val="000D0D78"/>
    <w:rsid w:val="000D1D2E"/>
    <w:rsid w:val="000D1D75"/>
    <w:rsid w:val="000D5D98"/>
    <w:rsid w:val="000D747E"/>
    <w:rsid w:val="000E11D1"/>
    <w:rsid w:val="000E513D"/>
    <w:rsid w:val="000E59FC"/>
    <w:rsid w:val="000E5B52"/>
    <w:rsid w:val="000E6911"/>
    <w:rsid w:val="000E7533"/>
    <w:rsid w:val="000F13FA"/>
    <w:rsid w:val="000F236E"/>
    <w:rsid w:val="000F4CBD"/>
    <w:rsid w:val="00102C30"/>
    <w:rsid w:val="00104036"/>
    <w:rsid w:val="0011069B"/>
    <w:rsid w:val="001107F4"/>
    <w:rsid w:val="00113FAD"/>
    <w:rsid w:val="00114ECB"/>
    <w:rsid w:val="00116225"/>
    <w:rsid w:val="00116D08"/>
    <w:rsid w:val="001209F5"/>
    <w:rsid w:val="0012252A"/>
    <w:rsid w:val="00123288"/>
    <w:rsid w:val="001272DF"/>
    <w:rsid w:val="0013195E"/>
    <w:rsid w:val="0013311C"/>
    <w:rsid w:val="00146D6D"/>
    <w:rsid w:val="00147CFA"/>
    <w:rsid w:val="00151B74"/>
    <w:rsid w:val="00155A50"/>
    <w:rsid w:val="00157096"/>
    <w:rsid w:val="00157839"/>
    <w:rsid w:val="00164131"/>
    <w:rsid w:val="00166102"/>
    <w:rsid w:val="00166496"/>
    <w:rsid w:val="001677C5"/>
    <w:rsid w:val="00175057"/>
    <w:rsid w:val="0018043A"/>
    <w:rsid w:val="00186CC5"/>
    <w:rsid w:val="00193669"/>
    <w:rsid w:val="00194F19"/>
    <w:rsid w:val="00197A2B"/>
    <w:rsid w:val="001B0E27"/>
    <w:rsid w:val="001B29FC"/>
    <w:rsid w:val="001B4015"/>
    <w:rsid w:val="001C057D"/>
    <w:rsid w:val="001C5FAA"/>
    <w:rsid w:val="001D4C6A"/>
    <w:rsid w:val="001D6728"/>
    <w:rsid w:val="001D6C71"/>
    <w:rsid w:val="001D77EE"/>
    <w:rsid w:val="001E5943"/>
    <w:rsid w:val="001E6830"/>
    <w:rsid w:val="001E76B2"/>
    <w:rsid w:val="001F1A86"/>
    <w:rsid w:val="001F67A9"/>
    <w:rsid w:val="0020351D"/>
    <w:rsid w:val="002138B9"/>
    <w:rsid w:val="00215DA4"/>
    <w:rsid w:val="00217464"/>
    <w:rsid w:val="0022112D"/>
    <w:rsid w:val="00224F43"/>
    <w:rsid w:val="00226F34"/>
    <w:rsid w:val="002275CA"/>
    <w:rsid w:val="00234050"/>
    <w:rsid w:val="00234157"/>
    <w:rsid w:val="00236A3F"/>
    <w:rsid w:val="00237D81"/>
    <w:rsid w:val="00250A79"/>
    <w:rsid w:val="00252B39"/>
    <w:rsid w:val="002547DD"/>
    <w:rsid w:val="00255CDA"/>
    <w:rsid w:val="002564CE"/>
    <w:rsid w:val="0025720C"/>
    <w:rsid w:val="00260377"/>
    <w:rsid w:val="002629CC"/>
    <w:rsid w:val="00263257"/>
    <w:rsid w:val="00264FC6"/>
    <w:rsid w:val="00265044"/>
    <w:rsid w:val="00270302"/>
    <w:rsid w:val="0027103D"/>
    <w:rsid w:val="0027653B"/>
    <w:rsid w:val="00276805"/>
    <w:rsid w:val="00277454"/>
    <w:rsid w:val="002816ED"/>
    <w:rsid w:val="00281795"/>
    <w:rsid w:val="00284634"/>
    <w:rsid w:val="00286A43"/>
    <w:rsid w:val="00290D60"/>
    <w:rsid w:val="00290D61"/>
    <w:rsid w:val="002937EE"/>
    <w:rsid w:val="00294744"/>
    <w:rsid w:val="00295030"/>
    <w:rsid w:val="00296950"/>
    <w:rsid w:val="002A0EEC"/>
    <w:rsid w:val="002A0F05"/>
    <w:rsid w:val="002A6455"/>
    <w:rsid w:val="002B160B"/>
    <w:rsid w:val="002B24A0"/>
    <w:rsid w:val="002B565D"/>
    <w:rsid w:val="002B7EB8"/>
    <w:rsid w:val="002C1639"/>
    <w:rsid w:val="002C38D6"/>
    <w:rsid w:val="002C4C2A"/>
    <w:rsid w:val="002C545B"/>
    <w:rsid w:val="002C7787"/>
    <w:rsid w:val="002C7F32"/>
    <w:rsid w:val="002D4E4E"/>
    <w:rsid w:val="002E218B"/>
    <w:rsid w:val="002E2375"/>
    <w:rsid w:val="002E4545"/>
    <w:rsid w:val="002F1ABA"/>
    <w:rsid w:val="002F1EB6"/>
    <w:rsid w:val="002F200B"/>
    <w:rsid w:val="002F46DA"/>
    <w:rsid w:val="002F69AC"/>
    <w:rsid w:val="002F6F3A"/>
    <w:rsid w:val="002F78EA"/>
    <w:rsid w:val="00300477"/>
    <w:rsid w:val="003012F2"/>
    <w:rsid w:val="00302232"/>
    <w:rsid w:val="00302E45"/>
    <w:rsid w:val="00305282"/>
    <w:rsid w:val="00305BA0"/>
    <w:rsid w:val="003101D7"/>
    <w:rsid w:val="00310368"/>
    <w:rsid w:val="003105DB"/>
    <w:rsid w:val="00312B66"/>
    <w:rsid w:val="00317C19"/>
    <w:rsid w:val="00323278"/>
    <w:rsid w:val="0032413B"/>
    <w:rsid w:val="00324DCD"/>
    <w:rsid w:val="0032619B"/>
    <w:rsid w:val="00336A69"/>
    <w:rsid w:val="00344F6D"/>
    <w:rsid w:val="00346DAC"/>
    <w:rsid w:val="003473BF"/>
    <w:rsid w:val="00350970"/>
    <w:rsid w:val="00353013"/>
    <w:rsid w:val="0036164E"/>
    <w:rsid w:val="00362197"/>
    <w:rsid w:val="0036485A"/>
    <w:rsid w:val="00364FE7"/>
    <w:rsid w:val="00365642"/>
    <w:rsid w:val="00371017"/>
    <w:rsid w:val="00372E9F"/>
    <w:rsid w:val="00374133"/>
    <w:rsid w:val="003744F2"/>
    <w:rsid w:val="00386F1F"/>
    <w:rsid w:val="003959A9"/>
    <w:rsid w:val="003A4D4B"/>
    <w:rsid w:val="003A518A"/>
    <w:rsid w:val="003B31B6"/>
    <w:rsid w:val="003B36B8"/>
    <w:rsid w:val="003B3797"/>
    <w:rsid w:val="003B4CD3"/>
    <w:rsid w:val="003B63E2"/>
    <w:rsid w:val="003C19B7"/>
    <w:rsid w:val="003C2528"/>
    <w:rsid w:val="003C2D7F"/>
    <w:rsid w:val="003C6D7E"/>
    <w:rsid w:val="003C702F"/>
    <w:rsid w:val="003C7069"/>
    <w:rsid w:val="003D3870"/>
    <w:rsid w:val="003E1EE9"/>
    <w:rsid w:val="003E5190"/>
    <w:rsid w:val="003E6597"/>
    <w:rsid w:val="003F37C4"/>
    <w:rsid w:val="003F3CD1"/>
    <w:rsid w:val="003F7066"/>
    <w:rsid w:val="00400AF1"/>
    <w:rsid w:val="004028DB"/>
    <w:rsid w:val="00405C22"/>
    <w:rsid w:val="00406626"/>
    <w:rsid w:val="00410A7F"/>
    <w:rsid w:val="004116B3"/>
    <w:rsid w:val="004276DE"/>
    <w:rsid w:val="00427AFD"/>
    <w:rsid w:val="00427CD1"/>
    <w:rsid w:val="00431351"/>
    <w:rsid w:val="0043179F"/>
    <w:rsid w:val="00432984"/>
    <w:rsid w:val="004340E8"/>
    <w:rsid w:val="00437DC3"/>
    <w:rsid w:val="00440D00"/>
    <w:rsid w:val="004420EB"/>
    <w:rsid w:val="00443AE4"/>
    <w:rsid w:val="00447AA7"/>
    <w:rsid w:val="00452155"/>
    <w:rsid w:val="00452938"/>
    <w:rsid w:val="004540A0"/>
    <w:rsid w:val="00457407"/>
    <w:rsid w:val="00460F64"/>
    <w:rsid w:val="00465435"/>
    <w:rsid w:val="0047100B"/>
    <w:rsid w:val="0047145A"/>
    <w:rsid w:val="00472E92"/>
    <w:rsid w:val="00474717"/>
    <w:rsid w:val="00475F6B"/>
    <w:rsid w:val="004763C5"/>
    <w:rsid w:val="00486715"/>
    <w:rsid w:val="004867A7"/>
    <w:rsid w:val="00490128"/>
    <w:rsid w:val="00493E4B"/>
    <w:rsid w:val="004961B5"/>
    <w:rsid w:val="00496A46"/>
    <w:rsid w:val="004970D6"/>
    <w:rsid w:val="00497ACA"/>
    <w:rsid w:val="004A28A9"/>
    <w:rsid w:val="004B0B25"/>
    <w:rsid w:val="004B4244"/>
    <w:rsid w:val="004C018B"/>
    <w:rsid w:val="004C0C4A"/>
    <w:rsid w:val="004C120B"/>
    <w:rsid w:val="004C4963"/>
    <w:rsid w:val="004C6B2A"/>
    <w:rsid w:val="004D3F5B"/>
    <w:rsid w:val="004D76F5"/>
    <w:rsid w:val="004E0475"/>
    <w:rsid w:val="004E1F0A"/>
    <w:rsid w:val="004F31F1"/>
    <w:rsid w:val="004F7E18"/>
    <w:rsid w:val="00502D10"/>
    <w:rsid w:val="00504668"/>
    <w:rsid w:val="00512286"/>
    <w:rsid w:val="0051245A"/>
    <w:rsid w:val="005162ED"/>
    <w:rsid w:val="00520C27"/>
    <w:rsid w:val="00520C35"/>
    <w:rsid w:val="0052241F"/>
    <w:rsid w:val="00523FE0"/>
    <w:rsid w:val="005259D0"/>
    <w:rsid w:val="005263BD"/>
    <w:rsid w:val="005302DC"/>
    <w:rsid w:val="00533EDA"/>
    <w:rsid w:val="00534568"/>
    <w:rsid w:val="00534E91"/>
    <w:rsid w:val="00535CED"/>
    <w:rsid w:val="005435B3"/>
    <w:rsid w:val="005479C4"/>
    <w:rsid w:val="005517C9"/>
    <w:rsid w:val="005529EA"/>
    <w:rsid w:val="0056017E"/>
    <w:rsid w:val="00570364"/>
    <w:rsid w:val="00570A17"/>
    <w:rsid w:val="005710C2"/>
    <w:rsid w:val="00572808"/>
    <w:rsid w:val="00576F26"/>
    <w:rsid w:val="00582919"/>
    <w:rsid w:val="00583219"/>
    <w:rsid w:val="00583F7C"/>
    <w:rsid w:val="00584311"/>
    <w:rsid w:val="005921E2"/>
    <w:rsid w:val="00593D52"/>
    <w:rsid w:val="00594790"/>
    <w:rsid w:val="00596BBC"/>
    <w:rsid w:val="00597252"/>
    <w:rsid w:val="005A1A1F"/>
    <w:rsid w:val="005A2558"/>
    <w:rsid w:val="005A6939"/>
    <w:rsid w:val="005A6BBD"/>
    <w:rsid w:val="005A79BE"/>
    <w:rsid w:val="005B1677"/>
    <w:rsid w:val="005B2822"/>
    <w:rsid w:val="005C0E53"/>
    <w:rsid w:val="005C62F4"/>
    <w:rsid w:val="005C6AF9"/>
    <w:rsid w:val="005D4CE4"/>
    <w:rsid w:val="005D5A37"/>
    <w:rsid w:val="005D7227"/>
    <w:rsid w:val="005D787A"/>
    <w:rsid w:val="005D7B14"/>
    <w:rsid w:val="005D7C12"/>
    <w:rsid w:val="005E0F52"/>
    <w:rsid w:val="005E22CB"/>
    <w:rsid w:val="005E23CA"/>
    <w:rsid w:val="005E2D8F"/>
    <w:rsid w:val="005E6D65"/>
    <w:rsid w:val="005F0AED"/>
    <w:rsid w:val="005F0C65"/>
    <w:rsid w:val="005F2EE6"/>
    <w:rsid w:val="005F36AB"/>
    <w:rsid w:val="005F437D"/>
    <w:rsid w:val="005F527C"/>
    <w:rsid w:val="005F59EF"/>
    <w:rsid w:val="005F6A30"/>
    <w:rsid w:val="005F7C10"/>
    <w:rsid w:val="0060103A"/>
    <w:rsid w:val="00610EDB"/>
    <w:rsid w:val="00611498"/>
    <w:rsid w:val="00612341"/>
    <w:rsid w:val="006210C2"/>
    <w:rsid w:val="00624DC4"/>
    <w:rsid w:val="00632CD0"/>
    <w:rsid w:val="006339E1"/>
    <w:rsid w:val="0063797D"/>
    <w:rsid w:val="00640508"/>
    <w:rsid w:val="00643F05"/>
    <w:rsid w:val="00644F75"/>
    <w:rsid w:val="00646B83"/>
    <w:rsid w:val="006501C9"/>
    <w:rsid w:val="0065088B"/>
    <w:rsid w:val="00652537"/>
    <w:rsid w:val="00653ABE"/>
    <w:rsid w:val="00653ED4"/>
    <w:rsid w:val="00662315"/>
    <w:rsid w:val="00662932"/>
    <w:rsid w:val="006636C3"/>
    <w:rsid w:val="00663A32"/>
    <w:rsid w:val="006659A2"/>
    <w:rsid w:val="00673423"/>
    <w:rsid w:val="006745E7"/>
    <w:rsid w:val="006750A5"/>
    <w:rsid w:val="00676DD4"/>
    <w:rsid w:val="006778ED"/>
    <w:rsid w:val="006814B7"/>
    <w:rsid w:val="00683C8F"/>
    <w:rsid w:val="00687215"/>
    <w:rsid w:val="00690877"/>
    <w:rsid w:val="00691CA1"/>
    <w:rsid w:val="00691F06"/>
    <w:rsid w:val="00697CE7"/>
    <w:rsid w:val="006A14CD"/>
    <w:rsid w:val="006A5E22"/>
    <w:rsid w:val="006A736E"/>
    <w:rsid w:val="006B1089"/>
    <w:rsid w:val="006B1376"/>
    <w:rsid w:val="006B4543"/>
    <w:rsid w:val="006C1A38"/>
    <w:rsid w:val="006C33EC"/>
    <w:rsid w:val="006C4478"/>
    <w:rsid w:val="006D213C"/>
    <w:rsid w:val="006D2ACD"/>
    <w:rsid w:val="006D4281"/>
    <w:rsid w:val="006D6863"/>
    <w:rsid w:val="006E3928"/>
    <w:rsid w:val="006E441B"/>
    <w:rsid w:val="006F31D9"/>
    <w:rsid w:val="007001CE"/>
    <w:rsid w:val="007023F1"/>
    <w:rsid w:val="00706711"/>
    <w:rsid w:val="00710671"/>
    <w:rsid w:val="00712634"/>
    <w:rsid w:val="00712E62"/>
    <w:rsid w:val="007131DA"/>
    <w:rsid w:val="00713D0E"/>
    <w:rsid w:val="0071497E"/>
    <w:rsid w:val="0071526F"/>
    <w:rsid w:val="0072421B"/>
    <w:rsid w:val="00727507"/>
    <w:rsid w:val="0073007C"/>
    <w:rsid w:val="007304C4"/>
    <w:rsid w:val="0073075F"/>
    <w:rsid w:val="00733AA3"/>
    <w:rsid w:val="00737A5B"/>
    <w:rsid w:val="00743DE8"/>
    <w:rsid w:val="00745EFA"/>
    <w:rsid w:val="00747625"/>
    <w:rsid w:val="00747D25"/>
    <w:rsid w:val="007501E9"/>
    <w:rsid w:val="00753640"/>
    <w:rsid w:val="00753B3B"/>
    <w:rsid w:val="007550CD"/>
    <w:rsid w:val="007625E9"/>
    <w:rsid w:val="00763A3D"/>
    <w:rsid w:val="00770168"/>
    <w:rsid w:val="00773D40"/>
    <w:rsid w:val="007762EA"/>
    <w:rsid w:val="00776AE2"/>
    <w:rsid w:val="007779A6"/>
    <w:rsid w:val="00780C3B"/>
    <w:rsid w:val="0078129A"/>
    <w:rsid w:val="00782914"/>
    <w:rsid w:val="00785AF7"/>
    <w:rsid w:val="00785B1E"/>
    <w:rsid w:val="00786720"/>
    <w:rsid w:val="00787C63"/>
    <w:rsid w:val="00793258"/>
    <w:rsid w:val="00796033"/>
    <w:rsid w:val="0079757C"/>
    <w:rsid w:val="007A0CED"/>
    <w:rsid w:val="007A4583"/>
    <w:rsid w:val="007A7384"/>
    <w:rsid w:val="007A7ED3"/>
    <w:rsid w:val="007B2099"/>
    <w:rsid w:val="007B3039"/>
    <w:rsid w:val="007B3D2D"/>
    <w:rsid w:val="007B627F"/>
    <w:rsid w:val="007B716B"/>
    <w:rsid w:val="007B7903"/>
    <w:rsid w:val="007B7B7D"/>
    <w:rsid w:val="007C08B5"/>
    <w:rsid w:val="007C0FC5"/>
    <w:rsid w:val="007C26C4"/>
    <w:rsid w:val="007C6485"/>
    <w:rsid w:val="007C65FE"/>
    <w:rsid w:val="007D0882"/>
    <w:rsid w:val="007D0AB0"/>
    <w:rsid w:val="007D22E2"/>
    <w:rsid w:val="007D47C6"/>
    <w:rsid w:val="007D52B8"/>
    <w:rsid w:val="007D5EAD"/>
    <w:rsid w:val="007D5F51"/>
    <w:rsid w:val="007D6A48"/>
    <w:rsid w:val="007E126E"/>
    <w:rsid w:val="007E1E83"/>
    <w:rsid w:val="007E2C05"/>
    <w:rsid w:val="007E3E54"/>
    <w:rsid w:val="007E6220"/>
    <w:rsid w:val="007E6F87"/>
    <w:rsid w:val="007E7531"/>
    <w:rsid w:val="007F06FE"/>
    <w:rsid w:val="007F10EA"/>
    <w:rsid w:val="007F213B"/>
    <w:rsid w:val="007F3B65"/>
    <w:rsid w:val="007F5041"/>
    <w:rsid w:val="007F5BB9"/>
    <w:rsid w:val="007F5DEA"/>
    <w:rsid w:val="007F7D82"/>
    <w:rsid w:val="008015D4"/>
    <w:rsid w:val="00802E2F"/>
    <w:rsid w:val="00803848"/>
    <w:rsid w:val="00806E14"/>
    <w:rsid w:val="00810591"/>
    <w:rsid w:val="008118ED"/>
    <w:rsid w:val="0081237A"/>
    <w:rsid w:val="00814296"/>
    <w:rsid w:val="008157D6"/>
    <w:rsid w:val="0081596E"/>
    <w:rsid w:val="00816553"/>
    <w:rsid w:val="0081661C"/>
    <w:rsid w:val="00823000"/>
    <w:rsid w:val="00824B64"/>
    <w:rsid w:val="00826610"/>
    <w:rsid w:val="00826C62"/>
    <w:rsid w:val="008301AD"/>
    <w:rsid w:val="00835B42"/>
    <w:rsid w:val="00837D4B"/>
    <w:rsid w:val="00841387"/>
    <w:rsid w:val="00842766"/>
    <w:rsid w:val="008428AD"/>
    <w:rsid w:val="00842B7A"/>
    <w:rsid w:val="008467D9"/>
    <w:rsid w:val="00854A8E"/>
    <w:rsid w:val="00857BD8"/>
    <w:rsid w:val="008631FC"/>
    <w:rsid w:val="00863D42"/>
    <w:rsid w:val="008651FB"/>
    <w:rsid w:val="00873CCE"/>
    <w:rsid w:val="0087542E"/>
    <w:rsid w:val="0088310A"/>
    <w:rsid w:val="00892BE4"/>
    <w:rsid w:val="0089311F"/>
    <w:rsid w:val="00893C77"/>
    <w:rsid w:val="00894731"/>
    <w:rsid w:val="00895FFF"/>
    <w:rsid w:val="00897151"/>
    <w:rsid w:val="00897A58"/>
    <w:rsid w:val="008A092B"/>
    <w:rsid w:val="008A7939"/>
    <w:rsid w:val="008B0D2A"/>
    <w:rsid w:val="008B142B"/>
    <w:rsid w:val="008B18D8"/>
    <w:rsid w:val="008B2103"/>
    <w:rsid w:val="008B2BDA"/>
    <w:rsid w:val="008B36EF"/>
    <w:rsid w:val="008B5FD9"/>
    <w:rsid w:val="008C0EED"/>
    <w:rsid w:val="008C57E7"/>
    <w:rsid w:val="008D0460"/>
    <w:rsid w:val="008D49F8"/>
    <w:rsid w:val="008D6F05"/>
    <w:rsid w:val="008D774C"/>
    <w:rsid w:val="008E1CAE"/>
    <w:rsid w:val="008E32E6"/>
    <w:rsid w:val="008E3302"/>
    <w:rsid w:val="008E65CC"/>
    <w:rsid w:val="008F0173"/>
    <w:rsid w:val="008F0583"/>
    <w:rsid w:val="008F171E"/>
    <w:rsid w:val="008F4FBA"/>
    <w:rsid w:val="008F64A4"/>
    <w:rsid w:val="008F6A3E"/>
    <w:rsid w:val="00911FB6"/>
    <w:rsid w:val="00912E08"/>
    <w:rsid w:val="009178C0"/>
    <w:rsid w:val="00922F3C"/>
    <w:rsid w:val="00927993"/>
    <w:rsid w:val="0093081F"/>
    <w:rsid w:val="00931090"/>
    <w:rsid w:val="009321F2"/>
    <w:rsid w:val="00932E88"/>
    <w:rsid w:val="00937E16"/>
    <w:rsid w:val="00941F4B"/>
    <w:rsid w:val="00943144"/>
    <w:rsid w:val="009433F7"/>
    <w:rsid w:val="00943ACF"/>
    <w:rsid w:val="00944EAA"/>
    <w:rsid w:val="00946993"/>
    <w:rsid w:val="009576F9"/>
    <w:rsid w:val="00962973"/>
    <w:rsid w:val="00962BAF"/>
    <w:rsid w:val="00964EB5"/>
    <w:rsid w:val="00966E93"/>
    <w:rsid w:val="0097328C"/>
    <w:rsid w:val="0097658A"/>
    <w:rsid w:val="00980A19"/>
    <w:rsid w:val="0098153A"/>
    <w:rsid w:val="009847AB"/>
    <w:rsid w:val="009917BB"/>
    <w:rsid w:val="0099262B"/>
    <w:rsid w:val="00993F72"/>
    <w:rsid w:val="00994C32"/>
    <w:rsid w:val="009968AF"/>
    <w:rsid w:val="00996947"/>
    <w:rsid w:val="009975E3"/>
    <w:rsid w:val="00997A1D"/>
    <w:rsid w:val="009A0CB9"/>
    <w:rsid w:val="009A1AEB"/>
    <w:rsid w:val="009A2EA4"/>
    <w:rsid w:val="009A4A01"/>
    <w:rsid w:val="009A51FF"/>
    <w:rsid w:val="009A66F8"/>
    <w:rsid w:val="009A70A0"/>
    <w:rsid w:val="009A7351"/>
    <w:rsid w:val="009A7AB0"/>
    <w:rsid w:val="009B04AC"/>
    <w:rsid w:val="009B1105"/>
    <w:rsid w:val="009B4BD2"/>
    <w:rsid w:val="009B660B"/>
    <w:rsid w:val="009C31A8"/>
    <w:rsid w:val="009C337B"/>
    <w:rsid w:val="009D231D"/>
    <w:rsid w:val="009D2981"/>
    <w:rsid w:val="009D629E"/>
    <w:rsid w:val="009E2EB0"/>
    <w:rsid w:val="009E7280"/>
    <w:rsid w:val="009E7B42"/>
    <w:rsid w:val="009E7CA6"/>
    <w:rsid w:val="009F20EE"/>
    <w:rsid w:val="009F28CE"/>
    <w:rsid w:val="009F4973"/>
    <w:rsid w:val="009F617B"/>
    <w:rsid w:val="00A02980"/>
    <w:rsid w:val="00A04336"/>
    <w:rsid w:val="00A06F5E"/>
    <w:rsid w:val="00A10B78"/>
    <w:rsid w:val="00A13CD8"/>
    <w:rsid w:val="00A22922"/>
    <w:rsid w:val="00A24EE7"/>
    <w:rsid w:val="00A2609B"/>
    <w:rsid w:val="00A3037D"/>
    <w:rsid w:val="00A32E4A"/>
    <w:rsid w:val="00A3314C"/>
    <w:rsid w:val="00A335C7"/>
    <w:rsid w:val="00A3490D"/>
    <w:rsid w:val="00A349F7"/>
    <w:rsid w:val="00A35201"/>
    <w:rsid w:val="00A476E0"/>
    <w:rsid w:val="00A47D72"/>
    <w:rsid w:val="00A520CB"/>
    <w:rsid w:val="00A532F8"/>
    <w:rsid w:val="00A55398"/>
    <w:rsid w:val="00A55F51"/>
    <w:rsid w:val="00A561B4"/>
    <w:rsid w:val="00A60217"/>
    <w:rsid w:val="00A64A70"/>
    <w:rsid w:val="00A67A95"/>
    <w:rsid w:val="00A70435"/>
    <w:rsid w:val="00A72D94"/>
    <w:rsid w:val="00A73D06"/>
    <w:rsid w:val="00A7598A"/>
    <w:rsid w:val="00A80E87"/>
    <w:rsid w:val="00A827F9"/>
    <w:rsid w:val="00A90AD1"/>
    <w:rsid w:val="00A90DB5"/>
    <w:rsid w:val="00A92738"/>
    <w:rsid w:val="00A951C0"/>
    <w:rsid w:val="00A954CD"/>
    <w:rsid w:val="00AA4307"/>
    <w:rsid w:val="00AA69B5"/>
    <w:rsid w:val="00AB08CD"/>
    <w:rsid w:val="00AB2794"/>
    <w:rsid w:val="00AB2EC1"/>
    <w:rsid w:val="00AB3A79"/>
    <w:rsid w:val="00AB54E3"/>
    <w:rsid w:val="00AC0C8C"/>
    <w:rsid w:val="00AD21B3"/>
    <w:rsid w:val="00AD3CAC"/>
    <w:rsid w:val="00AD7572"/>
    <w:rsid w:val="00AD76C6"/>
    <w:rsid w:val="00AE30B1"/>
    <w:rsid w:val="00AE4F21"/>
    <w:rsid w:val="00AE7CCE"/>
    <w:rsid w:val="00AF06BF"/>
    <w:rsid w:val="00AF0C79"/>
    <w:rsid w:val="00AF1BBB"/>
    <w:rsid w:val="00AF4C8D"/>
    <w:rsid w:val="00AF4ED6"/>
    <w:rsid w:val="00AF51B7"/>
    <w:rsid w:val="00AF57BA"/>
    <w:rsid w:val="00AF68F5"/>
    <w:rsid w:val="00AF7EE6"/>
    <w:rsid w:val="00B01018"/>
    <w:rsid w:val="00B02CA8"/>
    <w:rsid w:val="00B053C0"/>
    <w:rsid w:val="00B13C1F"/>
    <w:rsid w:val="00B142EA"/>
    <w:rsid w:val="00B147E0"/>
    <w:rsid w:val="00B26E63"/>
    <w:rsid w:val="00B27970"/>
    <w:rsid w:val="00B31D2B"/>
    <w:rsid w:val="00B365CD"/>
    <w:rsid w:val="00B469C0"/>
    <w:rsid w:val="00B47BC8"/>
    <w:rsid w:val="00B50568"/>
    <w:rsid w:val="00B5155A"/>
    <w:rsid w:val="00B538F1"/>
    <w:rsid w:val="00B54ECF"/>
    <w:rsid w:val="00B55F4B"/>
    <w:rsid w:val="00B63E80"/>
    <w:rsid w:val="00B65E45"/>
    <w:rsid w:val="00B732DB"/>
    <w:rsid w:val="00B740C6"/>
    <w:rsid w:val="00B7567F"/>
    <w:rsid w:val="00B76454"/>
    <w:rsid w:val="00B77516"/>
    <w:rsid w:val="00B81C93"/>
    <w:rsid w:val="00B81EB5"/>
    <w:rsid w:val="00B82399"/>
    <w:rsid w:val="00B835A2"/>
    <w:rsid w:val="00B83A54"/>
    <w:rsid w:val="00B862DD"/>
    <w:rsid w:val="00B87769"/>
    <w:rsid w:val="00B94EB0"/>
    <w:rsid w:val="00B95050"/>
    <w:rsid w:val="00B979D3"/>
    <w:rsid w:val="00B97C39"/>
    <w:rsid w:val="00BA09E8"/>
    <w:rsid w:val="00BA57C4"/>
    <w:rsid w:val="00BA6953"/>
    <w:rsid w:val="00BA6D2E"/>
    <w:rsid w:val="00BB1355"/>
    <w:rsid w:val="00BB6245"/>
    <w:rsid w:val="00BC3867"/>
    <w:rsid w:val="00BC4924"/>
    <w:rsid w:val="00BC51C9"/>
    <w:rsid w:val="00BC7B35"/>
    <w:rsid w:val="00BD08A6"/>
    <w:rsid w:val="00BD4133"/>
    <w:rsid w:val="00BD4615"/>
    <w:rsid w:val="00BD490F"/>
    <w:rsid w:val="00BE0E6C"/>
    <w:rsid w:val="00BE16C2"/>
    <w:rsid w:val="00BE1DCF"/>
    <w:rsid w:val="00BE1E2F"/>
    <w:rsid w:val="00BE209D"/>
    <w:rsid w:val="00BE20FD"/>
    <w:rsid w:val="00BE3B2E"/>
    <w:rsid w:val="00BE44EF"/>
    <w:rsid w:val="00BF65F5"/>
    <w:rsid w:val="00BF7BB6"/>
    <w:rsid w:val="00C013A3"/>
    <w:rsid w:val="00C024AC"/>
    <w:rsid w:val="00C07BA1"/>
    <w:rsid w:val="00C14E7D"/>
    <w:rsid w:val="00C166EC"/>
    <w:rsid w:val="00C174C1"/>
    <w:rsid w:val="00C23A7D"/>
    <w:rsid w:val="00C25883"/>
    <w:rsid w:val="00C27707"/>
    <w:rsid w:val="00C30394"/>
    <w:rsid w:val="00C3103E"/>
    <w:rsid w:val="00C32750"/>
    <w:rsid w:val="00C36DD3"/>
    <w:rsid w:val="00C429EA"/>
    <w:rsid w:val="00C44209"/>
    <w:rsid w:val="00C47A08"/>
    <w:rsid w:val="00C5182A"/>
    <w:rsid w:val="00C5336A"/>
    <w:rsid w:val="00C56B75"/>
    <w:rsid w:val="00C6035A"/>
    <w:rsid w:val="00C61FEF"/>
    <w:rsid w:val="00C62756"/>
    <w:rsid w:val="00C658A7"/>
    <w:rsid w:val="00C67ADF"/>
    <w:rsid w:val="00C707E7"/>
    <w:rsid w:val="00C724DA"/>
    <w:rsid w:val="00C75F63"/>
    <w:rsid w:val="00C80A88"/>
    <w:rsid w:val="00C87262"/>
    <w:rsid w:val="00C93A0B"/>
    <w:rsid w:val="00C95008"/>
    <w:rsid w:val="00C9571A"/>
    <w:rsid w:val="00C96C0E"/>
    <w:rsid w:val="00CA2CA2"/>
    <w:rsid w:val="00CA43A2"/>
    <w:rsid w:val="00CA6A4B"/>
    <w:rsid w:val="00CB0E66"/>
    <w:rsid w:val="00CB1CD8"/>
    <w:rsid w:val="00CB2B2D"/>
    <w:rsid w:val="00CB2DBD"/>
    <w:rsid w:val="00CB3C7D"/>
    <w:rsid w:val="00CB4603"/>
    <w:rsid w:val="00CB6B01"/>
    <w:rsid w:val="00CC16B0"/>
    <w:rsid w:val="00CC1AAA"/>
    <w:rsid w:val="00CC1FD4"/>
    <w:rsid w:val="00CC3244"/>
    <w:rsid w:val="00CC35DD"/>
    <w:rsid w:val="00CC564C"/>
    <w:rsid w:val="00CC7E57"/>
    <w:rsid w:val="00CD01D5"/>
    <w:rsid w:val="00CD0EEF"/>
    <w:rsid w:val="00CD27B3"/>
    <w:rsid w:val="00CD2C68"/>
    <w:rsid w:val="00CD47F2"/>
    <w:rsid w:val="00CD6343"/>
    <w:rsid w:val="00CD7A01"/>
    <w:rsid w:val="00CE5562"/>
    <w:rsid w:val="00CF2CA1"/>
    <w:rsid w:val="00CF4FD5"/>
    <w:rsid w:val="00CF5F9F"/>
    <w:rsid w:val="00D016DE"/>
    <w:rsid w:val="00D02805"/>
    <w:rsid w:val="00D1697D"/>
    <w:rsid w:val="00D2060F"/>
    <w:rsid w:val="00D206B7"/>
    <w:rsid w:val="00D21665"/>
    <w:rsid w:val="00D30A5D"/>
    <w:rsid w:val="00D30BE6"/>
    <w:rsid w:val="00D341A2"/>
    <w:rsid w:val="00D345BB"/>
    <w:rsid w:val="00D36D78"/>
    <w:rsid w:val="00D44FD0"/>
    <w:rsid w:val="00D468F9"/>
    <w:rsid w:val="00D47A68"/>
    <w:rsid w:val="00D528C5"/>
    <w:rsid w:val="00D63DD0"/>
    <w:rsid w:val="00D6573B"/>
    <w:rsid w:val="00D66070"/>
    <w:rsid w:val="00D66D43"/>
    <w:rsid w:val="00D7170B"/>
    <w:rsid w:val="00D71D32"/>
    <w:rsid w:val="00D839EB"/>
    <w:rsid w:val="00D84A7E"/>
    <w:rsid w:val="00D91DFE"/>
    <w:rsid w:val="00D92BB3"/>
    <w:rsid w:val="00D931A7"/>
    <w:rsid w:val="00D94C67"/>
    <w:rsid w:val="00D9770A"/>
    <w:rsid w:val="00DA037B"/>
    <w:rsid w:val="00DA2E35"/>
    <w:rsid w:val="00DA5F1A"/>
    <w:rsid w:val="00DB0431"/>
    <w:rsid w:val="00DB1925"/>
    <w:rsid w:val="00DB6010"/>
    <w:rsid w:val="00DC159D"/>
    <w:rsid w:val="00DC2E4F"/>
    <w:rsid w:val="00DC3FB6"/>
    <w:rsid w:val="00DC4355"/>
    <w:rsid w:val="00DD0EF8"/>
    <w:rsid w:val="00DD1CE9"/>
    <w:rsid w:val="00DD3FD3"/>
    <w:rsid w:val="00DD627C"/>
    <w:rsid w:val="00DD708B"/>
    <w:rsid w:val="00DD7DE9"/>
    <w:rsid w:val="00DE32E1"/>
    <w:rsid w:val="00DE52E2"/>
    <w:rsid w:val="00DE651D"/>
    <w:rsid w:val="00DF411C"/>
    <w:rsid w:val="00DF4D1B"/>
    <w:rsid w:val="00DF5040"/>
    <w:rsid w:val="00E00FFF"/>
    <w:rsid w:val="00E061B7"/>
    <w:rsid w:val="00E06A07"/>
    <w:rsid w:val="00E071FE"/>
    <w:rsid w:val="00E1102F"/>
    <w:rsid w:val="00E12F86"/>
    <w:rsid w:val="00E1762E"/>
    <w:rsid w:val="00E21AF7"/>
    <w:rsid w:val="00E239CB"/>
    <w:rsid w:val="00E25F26"/>
    <w:rsid w:val="00E30A50"/>
    <w:rsid w:val="00E35F14"/>
    <w:rsid w:val="00E37C9E"/>
    <w:rsid w:val="00E41B84"/>
    <w:rsid w:val="00E45E05"/>
    <w:rsid w:val="00E51D94"/>
    <w:rsid w:val="00E52549"/>
    <w:rsid w:val="00E52D71"/>
    <w:rsid w:val="00E538DD"/>
    <w:rsid w:val="00E57CF4"/>
    <w:rsid w:val="00E63914"/>
    <w:rsid w:val="00E63E7B"/>
    <w:rsid w:val="00E64363"/>
    <w:rsid w:val="00E741A0"/>
    <w:rsid w:val="00E75387"/>
    <w:rsid w:val="00E76688"/>
    <w:rsid w:val="00E7680F"/>
    <w:rsid w:val="00E76C49"/>
    <w:rsid w:val="00E84479"/>
    <w:rsid w:val="00E86556"/>
    <w:rsid w:val="00E8658B"/>
    <w:rsid w:val="00E86594"/>
    <w:rsid w:val="00E90738"/>
    <w:rsid w:val="00E93D1D"/>
    <w:rsid w:val="00E94379"/>
    <w:rsid w:val="00EA1A91"/>
    <w:rsid w:val="00EA23B4"/>
    <w:rsid w:val="00EA356B"/>
    <w:rsid w:val="00EA5A65"/>
    <w:rsid w:val="00EA7B6D"/>
    <w:rsid w:val="00EA7E45"/>
    <w:rsid w:val="00EB0EF7"/>
    <w:rsid w:val="00EB3802"/>
    <w:rsid w:val="00EB41AB"/>
    <w:rsid w:val="00EB4640"/>
    <w:rsid w:val="00EB4E20"/>
    <w:rsid w:val="00EC2648"/>
    <w:rsid w:val="00EC452E"/>
    <w:rsid w:val="00EC6AB3"/>
    <w:rsid w:val="00ED13DF"/>
    <w:rsid w:val="00ED1FE9"/>
    <w:rsid w:val="00ED56AA"/>
    <w:rsid w:val="00ED6610"/>
    <w:rsid w:val="00EE03CA"/>
    <w:rsid w:val="00EE0EB0"/>
    <w:rsid w:val="00EE4F74"/>
    <w:rsid w:val="00EE6821"/>
    <w:rsid w:val="00EE6CDE"/>
    <w:rsid w:val="00F01C5C"/>
    <w:rsid w:val="00F05279"/>
    <w:rsid w:val="00F108C3"/>
    <w:rsid w:val="00F10E4C"/>
    <w:rsid w:val="00F11F98"/>
    <w:rsid w:val="00F14BD6"/>
    <w:rsid w:val="00F15028"/>
    <w:rsid w:val="00F1667D"/>
    <w:rsid w:val="00F20FB2"/>
    <w:rsid w:val="00F223F2"/>
    <w:rsid w:val="00F24364"/>
    <w:rsid w:val="00F26A2E"/>
    <w:rsid w:val="00F31E49"/>
    <w:rsid w:val="00F33440"/>
    <w:rsid w:val="00F36E25"/>
    <w:rsid w:val="00F37194"/>
    <w:rsid w:val="00F378EB"/>
    <w:rsid w:val="00F40A7E"/>
    <w:rsid w:val="00F55332"/>
    <w:rsid w:val="00F5547D"/>
    <w:rsid w:val="00F638FE"/>
    <w:rsid w:val="00F67C84"/>
    <w:rsid w:val="00F72A0C"/>
    <w:rsid w:val="00F77FA9"/>
    <w:rsid w:val="00F8076A"/>
    <w:rsid w:val="00F81740"/>
    <w:rsid w:val="00F81E07"/>
    <w:rsid w:val="00F839F4"/>
    <w:rsid w:val="00F84892"/>
    <w:rsid w:val="00F93308"/>
    <w:rsid w:val="00F941B5"/>
    <w:rsid w:val="00FA0B71"/>
    <w:rsid w:val="00FA5551"/>
    <w:rsid w:val="00FB4838"/>
    <w:rsid w:val="00FB7416"/>
    <w:rsid w:val="00FB7881"/>
    <w:rsid w:val="00FC03F4"/>
    <w:rsid w:val="00FC45B0"/>
    <w:rsid w:val="00FC4BE3"/>
    <w:rsid w:val="00FD3F53"/>
    <w:rsid w:val="00FD4C87"/>
    <w:rsid w:val="00FD7CB2"/>
    <w:rsid w:val="00FE2912"/>
    <w:rsid w:val="00FF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4025F8"/>
  <w15:chartTrackingRefBased/>
  <w15:docId w15:val="{F96033D0-66B1-44BE-9091-48B2C17C4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2" w:uiPriority="99"/>
    <w:lsdException w:name="Block Text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 Black" w:hAnsi="Arial Black"/>
      <w:sz w:val="36"/>
    </w:rPr>
  </w:style>
  <w:style w:type="paragraph" w:styleId="Nadpis3">
    <w:name w:val="heading 3"/>
    <w:basedOn w:val="Normln"/>
    <w:next w:val="Normln"/>
    <w:qFormat/>
    <w:pPr>
      <w:keepNext/>
      <w:tabs>
        <w:tab w:val="left" w:pos="1440"/>
      </w:tabs>
      <w:outlineLvl w:val="2"/>
    </w:pPr>
    <w:rPr>
      <w:rFonts w:ascii="Arial" w:hAnsi="Arial" w:cs="Arial"/>
      <w:b/>
      <w:bCs/>
      <w:sz w:val="22"/>
    </w:rPr>
  </w:style>
  <w:style w:type="paragraph" w:styleId="Nadpis4">
    <w:name w:val="heading 4"/>
    <w:basedOn w:val="Normln"/>
    <w:next w:val="Normln"/>
    <w:qFormat/>
    <w:pPr>
      <w:keepNext/>
      <w:jc w:val="right"/>
      <w:outlineLvl w:val="3"/>
    </w:pPr>
    <w:rPr>
      <w:b/>
      <w:sz w:val="18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b/>
      <w:sz w:val="18"/>
    </w:rPr>
  </w:style>
  <w:style w:type="paragraph" w:styleId="Nadpis6">
    <w:name w:val="heading 6"/>
    <w:basedOn w:val="Normln"/>
    <w:next w:val="Normln"/>
    <w:qFormat/>
    <w:pPr>
      <w:keepNext/>
      <w:ind w:firstLine="3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sz w:val="28"/>
    </w:rPr>
  </w:style>
  <w:style w:type="paragraph" w:styleId="Nadpis8">
    <w:name w:val="heading 8"/>
    <w:basedOn w:val="Normln"/>
    <w:next w:val="Normln"/>
    <w:link w:val="Nadpis8Char"/>
    <w:uiPriority w:val="99"/>
    <w:qFormat/>
    <w:pPr>
      <w:keepNext/>
      <w:jc w:val="right"/>
      <w:outlineLvl w:val="7"/>
    </w:pPr>
  </w:style>
  <w:style w:type="paragraph" w:styleId="Nadpis9">
    <w:name w:val="heading 9"/>
    <w:basedOn w:val="Normln"/>
    <w:next w:val="Normln"/>
    <w:qFormat/>
    <w:pPr>
      <w:keepNext/>
      <w:ind w:left="2124" w:hanging="2124"/>
      <w:outlineLvl w:val="8"/>
    </w:pPr>
    <w:rPr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Rozloendokumentu">
    <w:name w:val="Document Map"/>
    <w:aliases w:val="Rozvržení dokumentu"/>
    <w:basedOn w:val="Normln"/>
    <w:semiHidden/>
    <w:pPr>
      <w:shd w:val="clear" w:color="auto" w:fill="000080"/>
    </w:pPr>
    <w:rPr>
      <w:rFonts w:ascii="Tahoma" w:hAnsi="Tahoma" w:cs="Arial Black"/>
    </w:rPr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character" w:styleId="Sledovanodkaz">
    <w:name w:val="FollowedHyperlink"/>
    <w:rPr>
      <w:color w:val="800080"/>
      <w:u w:val="single"/>
    </w:rPr>
  </w:style>
  <w:style w:type="paragraph" w:styleId="Zkladntextodsazen">
    <w:name w:val="Body Text Indent"/>
    <w:basedOn w:val="Normln"/>
    <w:pPr>
      <w:ind w:left="1068"/>
      <w:jc w:val="both"/>
    </w:pPr>
  </w:style>
  <w:style w:type="paragraph" w:styleId="Zkladntext2">
    <w:name w:val="Body Text 2"/>
    <w:basedOn w:val="Normln"/>
    <w:link w:val="Zkladntext2Char"/>
    <w:uiPriority w:val="99"/>
    <w:pPr>
      <w:numPr>
        <w:ilvl w:val="12"/>
      </w:numPr>
      <w:jc w:val="both"/>
    </w:pPr>
  </w:style>
  <w:style w:type="paragraph" w:styleId="Zkladntext3">
    <w:name w:val="Body Text 3"/>
    <w:basedOn w:val="Normln"/>
    <w:pPr>
      <w:jc w:val="both"/>
    </w:pPr>
    <w:rPr>
      <w:b/>
      <w:sz w:val="28"/>
    </w:rPr>
  </w:style>
  <w:style w:type="paragraph" w:styleId="Zkladntext">
    <w:name w:val="Body Text"/>
    <w:basedOn w:val="Normln"/>
    <w:rPr>
      <w:b/>
    </w:rPr>
  </w:style>
  <w:style w:type="paragraph" w:styleId="Zkladntextodsazen2">
    <w:name w:val="Body Text Indent 2"/>
    <w:basedOn w:val="Normln"/>
    <w:pPr>
      <w:ind w:firstLine="340"/>
      <w:jc w:val="both"/>
    </w:pPr>
    <w:rPr>
      <w:b/>
      <w:bCs/>
      <w:i/>
      <w:iCs/>
      <w:sz w:val="20"/>
    </w:rPr>
  </w:style>
  <w:style w:type="paragraph" w:styleId="Zkladntextodsazen3">
    <w:name w:val="Body Text Indent 3"/>
    <w:basedOn w:val="Normln"/>
    <w:pPr>
      <w:ind w:left="340"/>
      <w:jc w:val="both"/>
    </w:pPr>
    <w:rPr>
      <w:color w:val="0000FF"/>
      <w:sz w:val="20"/>
    </w:rPr>
  </w:style>
  <w:style w:type="paragraph" w:styleId="Nzev">
    <w:name w:val="Title"/>
    <w:basedOn w:val="Normln"/>
    <w:qFormat/>
    <w:pPr>
      <w:jc w:val="center"/>
    </w:pPr>
    <w:rPr>
      <w:rFonts w:ascii="Arial" w:hAnsi="Arial" w:cs="Arial"/>
      <w:b/>
      <w:iCs/>
    </w:rPr>
  </w:style>
  <w:style w:type="paragraph" w:styleId="Textvbloku">
    <w:name w:val="Block Text"/>
    <w:basedOn w:val="Normln"/>
    <w:uiPriority w:val="99"/>
    <w:pPr>
      <w:tabs>
        <w:tab w:val="num" w:pos="530"/>
      </w:tabs>
      <w:ind w:left="530" w:right="110"/>
      <w:jc w:val="both"/>
    </w:pPr>
    <w:rPr>
      <w:rFonts w:ascii="Arial" w:eastAsia="Batang" w:hAnsi="Arial" w:cs="Arial"/>
      <w:sz w:val="20"/>
      <w:szCs w:val="20"/>
    </w:rPr>
  </w:style>
  <w:style w:type="paragraph" w:customStyle="1" w:styleId="Textodstavce">
    <w:name w:val="Text odstavce"/>
    <w:basedOn w:val="Normln"/>
    <w:uiPriority w:val="99"/>
    <w:pPr>
      <w:numPr>
        <w:ilvl w:val="6"/>
        <w:numId w:val="14"/>
      </w:numPr>
      <w:tabs>
        <w:tab w:val="left" w:pos="851"/>
      </w:tabs>
      <w:spacing w:before="120" w:after="120"/>
      <w:jc w:val="both"/>
      <w:outlineLvl w:val="6"/>
    </w:pPr>
    <w:rPr>
      <w:rFonts w:ascii="Verdana" w:hAnsi="Verdana"/>
      <w:sz w:val="20"/>
      <w:szCs w:val="20"/>
    </w:rPr>
  </w:style>
  <w:style w:type="paragraph" w:customStyle="1" w:styleId="Textbodu">
    <w:name w:val="Text bodu"/>
    <w:basedOn w:val="Normln"/>
    <w:uiPriority w:val="99"/>
    <w:pPr>
      <w:numPr>
        <w:ilvl w:val="8"/>
        <w:numId w:val="14"/>
      </w:numPr>
      <w:jc w:val="both"/>
      <w:outlineLvl w:val="8"/>
    </w:pPr>
    <w:rPr>
      <w:rFonts w:ascii="Verdana" w:hAnsi="Verdana"/>
      <w:sz w:val="20"/>
      <w:szCs w:val="20"/>
    </w:rPr>
  </w:style>
  <w:style w:type="paragraph" w:customStyle="1" w:styleId="Textpsmene">
    <w:name w:val="Text písmene"/>
    <w:basedOn w:val="Normln"/>
    <w:uiPriority w:val="99"/>
    <w:pPr>
      <w:numPr>
        <w:ilvl w:val="7"/>
        <w:numId w:val="14"/>
      </w:numPr>
      <w:jc w:val="both"/>
      <w:outlineLvl w:val="7"/>
    </w:pPr>
    <w:rPr>
      <w:rFonts w:ascii="Verdana" w:hAnsi="Verdana"/>
      <w:sz w:val="20"/>
      <w:szCs w:val="20"/>
    </w:rPr>
  </w:style>
  <w:style w:type="paragraph" w:customStyle="1" w:styleId="Textparagrafu">
    <w:name w:val="Text paragrafu"/>
    <w:basedOn w:val="Normln"/>
    <w:uiPriority w:val="99"/>
    <w:pPr>
      <w:spacing w:before="240"/>
      <w:ind w:firstLine="425"/>
      <w:jc w:val="both"/>
      <w:outlineLvl w:val="5"/>
    </w:pPr>
    <w:rPr>
      <w:rFonts w:ascii="Verdana" w:hAnsi="Verdana"/>
      <w:sz w:val="20"/>
      <w:szCs w:val="20"/>
    </w:rPr>
  </w:style>
  <w:style w:type="table" w:styleId="Mkatabulky">
    <w:name w:val="Table Grid"/>
    <w:basedOn w:val="Normlntabulka"/>
    <w:rsid w:val="0061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2Char">
    <w:name w:val="Základní text 2 Char"/>
    <w:link w:val="Zkladntext2"/>
    <w:uiPriority w:val="99"/>
    <w:rsid w:val="009B04AC"/>
    <w:rPr>
      <w:sz w:val="24"/>
      <w:szCs w:val="24"/>
    </w:rPr>
  </w:style>
  <w:style w:type="paragraph" w:customStyle="1" w:styleId="Default">
    <w:name w:val="Default"/>
    <w:rsid w:val="00E45E0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FormtovanvHTML">
    <w:name w:val="HTML Preformatted"/>
    <w:basedOn w:val="Normln"/>
    <w:link w:val="FormtovanvHTMLChar"/>
    <w:unhideWhenUsed/>
    <w:rsid w:val="00854A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Arial Unicode MS" w:eastAsia="Arial Unicode MS" w:hAnsi="Arial Unicode MS" w:cs="Arial Unicode MS"/>
      <w:sz w:val="20"/>
      <w:szCs w:val="20"/>
      <w:lang w:eastAsia="ar-SA"/>
    </w:rPr>
  </w:style>
  <w:style w:type="character" w:customStyle="1" w:styleId="FormtovanvHTMLChar">
    <w:name w:val="Formátovaný v HTML Char"/>
    <w:link w:val="FormtovanvHTML"/>
    <w:rsid w:val="00854A8E"/>
    <w:rPr>
      <w:rFonts w:ascii="Arial Unicode MS" w:eastAsia="Arial Unicode MS" w:hAnsi="Arial Unicode MS" w:cs="Arial Unicode MS"/>
      <w:lang w:eastAsia="ar-SA"/>
    </w:rPr>
  </w:style>
  <w:style w:type="paragraph" w:styleId="Odstavecseseznamem">
    <w:name w:val="List Paragraph"/>
    <w:basedOn w:val="Normln"/>
    <w:uiPriority w:val="34"/>
    <w:qFormat/>
    <w:rsid w:val="00594790"/>
    <w:pPr>
      <w:suppressAutoHyphens/>
      <w:ind w:left="720"/>
      <w:contextualSpacing/>
      <w:jc w:val="both"/>
    </w:pPr>
    <w:rPr>
      <w:lang w:eastAsia="ar-SA"/>
    </w:rPr>
  </w:style>
  <w:style w:type="paragraph" w:customStyle="1" w:styleId="seznam1">
    <w:name w:val="seznam1"/>
    <w:basedOn w:val="Normln"/>
    <w:uiPriority w:val="99"/>
    <w:rsid w:val="00ED1FE9"/>
    <w:pPr>
      <w:keepNext/>
      <w:numPr>
        <w:numId w:val="35"/>
      </w:numPr>
      <w:spacing w:after="120"/>
      <w:jc w:val="both"/>
    </w:pPr>
    <w:rPr>
      <w:rFonts w:ascii="Arial" w:hAnsi="Arial" w:cs="Arial"/>
    </w:rPr>
  </w:style>
  <w:style w:type="character" w:customStyle="1" w:styleId="Nadpis8Char">
    <w:name w:val="Nadpis 8 Char"/>
    <w:link w:val="Nadpis8"/>
    <w:uiPriority w:val="99"/>
    <w:rsid w:val="006659A2"/>
    <w:rPr>
      <w:sz w:val="24"/>
      <w:szCs w:val="24"/>
    </w:rPr>
  </w:style>
  <w:style w:type="paragraph" w:styleId="Textbubliny">
    <w:name w:val="Balloon Text"/>
    <w:basedOn w:val="Normln"/>
    <w:link w:val="TextbublinyChar"/>
    <w:rsid w:val="00344F6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344F6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277454"/>
    <w:rPr>
      <w:sz w:val="24"/>
      <w:szCs w:val="24"/>
    </w:rPr>
  </w:style>
  <w:style w:type="paragraph" w:styleId="Revize">
    <w:name w:val="Revision"/>
    <w:hidden/>
    <w:uiPriority w:val="99"/>
    <w:semiHidden/>
    <w:rsid w:val="00B979D3"/>
    <w:rPr>
      <w:sz w:val="24"/>
      <w:szCs w:val="24"/>
    </w:rPr>
  </w:style>
  <w:style w:type="character" w:styleId="Odkaznakoment">
    <w:name w:val="annotation reference"/>
    <w:basedOn w:val="Standardnpsmoodstavce"/>
    <w:uiPriority w:val="99"/>
    <w:rsid w:val="00B979D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979D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9D3"/>
  </w:style>
  <w:style w:type="paragraph" w:styleId="Pedmtkomente">
    <w:name w:val="annotation subject"/>
    <w:basedOn w:val="Textkomente"/>
    <w:next w:val="Textkomente"/>
    <w:link w:val="PedmtkomenteChar"/>
    <w:rsid w:val="00B979D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B979D3"/>
    <w:rPr>
      <w:b/>
      <w:bCs/>
    </w:rPr>
  </w:style>
  <w:style w:type="character" w:styleId="Siln">
    <w:name w:val="Strong"/>
    <w:uiPriority w:val="22"/>
    <w:qFormat/>
    <w:rsid w:val="007701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ablony\odbor%20investic\ODBOR_ext\Dopis_samostatn&#225;_p&#367;sobnost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48651B4A923147BE638B8BCB8A28E4" ma:contentTypeVersion="3" ma:contentTypeDescription="Vytvoří nový dokument" ma:contentTypeScope="" ma:versionID="f9b8b972234700c8e60c1f99b83ccdfe">
  <xsd:schema xmlns:xsd="http://www.w3.org/2001/XMLSchema" xmlns:xs="http://www.w3.org/2001/XMLSchema" xmlns:p="http://schemas.microsoft.com/office/2006/metadata/properties" xmlns:ns2="c774f1cf-5b71-48d2-a2f2-e8d3061ceb3c" targetNamespace="http://schemas.microsoft.com/office/2006/metadata/properties" ma:root="true" ma:fieldsID="0a5292e61d2c6f27754c38ca4606a604" ns2:_="">
    <xsd:import namespace="c774f1cf-5b71-48d2-a2f2-e8d3061ceb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f1cf-5b71-48d2-a2f2-e8d3061ceb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83D1BB-99F7-435D-90F8-300B7B6D2B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0013D9-C40E-4C71-B5F3-9130E23E61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76700D-314C-464A-8122-0E39CB37D5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08B3F6-95D4-4676-AC53-F83E73AC8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74f1cf-5b71-48d2-a2f2-e8d3061ceb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Dopis_samostatná_působnost.dot</Template>
  <TotalTime>148</TotalTime>
  <Pages>2</Pages>
  <Words>273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Veřejné zakázky od A do Z</vt:lpstr>
    </vt:vector>
  </TitlesOfParts>
  <Company>HP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Veřejné zakázky od A do Z</dc:title>
  <dc:subject/>
  <dc:creator>--nastav jméno ve wordu</dc:creator>
  <cp:keywords/>
  <cp:lastModifiedBy>Václavíčková Veronika</cp:lastModifiedBy>
  <cp:revision>16</cp:revision>
  <cp:lastPrinted>2026-03-11T09:46:00Z</cp:lastPrinted>
  <dcterms:created xsi:type="dcterms:W3CDTF">2026-01-29T13:11:00Z</dcterms:created>
  <dcterms:modified xsi:type="dcterms:W3CDTF">2026-04-29T05:39:00Z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0x0101003C48651B4A923147BE638B8BCB8A28E4</vt:lpwstr>
  </property>
</Properties>
</file>